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A5DB5" w14:textId="74ED5AF3" w:rsidR="00762E95" w:rsidRDefault="009A6767" w:rsidP="00762E95">
      <w:pP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Bijlage 1</w:t>
      </w:r>
      <w:r w:rsidR="0098418C">
        <w:rPr>
          <w:rFonts w:eastAsiaTheme="minorEastAsia"/>
          <w:b/>
          <w:bCs/>
          <w:sz w:val="28"/>
          <w:szCs w:val="28"/>
        </w:rPr>
        <w:t>1</w:t>
      </w:r>
      <w:r>
        <w:rPr>
          <w:rFonts w:eastAsiaTheme="minorEastAsia"/>
          <w:b/>
          <w:bCs/>
          <w:sz w:val="28"/>
          <w:szCs w:val="28"/>
        </w:rPr>
        <w:t xml:space="preserve"> </w:t>
      </w:r>
      <w:r w:rsidR="0098418C">
        <w:rPr>
          <w:rFonts w:eastAsiaTheme="minorEastAsia"/>
          <w:b/>
          <w:bCs/>
          <w:sz w:val="28"/>
          <w:szCs w:val="28"/>
        </w:rPr>
        <w:t>Referentieformulier (indienen bij TenderNed/eisen)</w:t>
      </w:r>
    </w:p>
    <w:p w14:paraId="3A39AE5D" w14:textId="77777777" w:rsidR="00661EC2" w:rsidRPr="0098418C" w:rsidRDefault="00661EC2" w:rsidP="00762E95"/>
    <w:p w14:paraId="38AE4E2A" w14:textId="62714AEF" w:rsidR="008F72B0" w:rsidRDefault="008F72B0" w:rsidP="008F72B0">
      <w:pPr>
        <w:pStyle w:val="Geenafstand"/>
        <w:spacing w:line="240" w:lineRule="atLeast"/>
        <w:rPr>
          <w:rFonts w:eastAsiaTheme="minorEastAsia" w:cs="Segoe UI"/>
          <w:szCs w:val="20"/>
          <w:lang w:eastAsia="nl-NL"/>
        </w:rPr>
      </w:pPr>
      <w:r>
        <w:rPr>
          <w:rFonts w:eastAsiaTheme="minorEastAsia" w:cs="Segoe UI"/>
          <w:szCs w:val="20"/>
          <w:lang w:eastAsia="nl-NL"/>
        </w:rPr>
        <w:t xml:space="preserve">Firda vraagt voor de onderstaande kerncompetenties </w:t>
      </w:r>
      <w:r w:rsidRPr="00F5487A">
        <w:rPr>
          <w:rFonts w:ascii="Segoe UI Symbol" w:eastAsiaTheme="minorEastAsia" w:hAnsi="Segoe UI Symbol" w:cs="Segoe UI"/>
          <w:szCs w:val="20"/>
          <w:lang w:eastAsia="ja-JP"/>
        </w:rPr>
        <w:t>é</w:t>
      </w:r>
      <w:r>
        <w:rPr>
          <w:rFonts w:ascii="Segoe UI Symbol" w:eastAsiaTheme="minorEastAsia" w:hAnsi="Segoe UI Symbol" w:cs="Segoe UI"/>
          <w:szCs w:val="20"/>
          <w:lang w:eastAsia="ja-JP"/>
        </w:rPr>
        <w:t>é</w:t>
      </w:r>
      <w:r>
        <w:rPr>
          <w:rFonts w:eastAsiaTheme="minorEastAsia" w:cs="Segoe UI"/>
          <w:szCs w:val="20"/>
          <w:lang w:eastAsia="nl-NL"/>
        </w:rPr>
        <w:t xml:space="preserve">n (1) referentieproject te overleggen per kerncompetentie die is uitgevoerd over de afgelopen drie jaren. </w:t>
      </w:r>
      <w:r w:rsidRPr="00C66E4D">
        <w:rPr>
          <w:rFonts w:eastAsiaTheme="minorEastAsia" w:cs="Segoe UI"/>
          <w:szCs w:val="20"/>
          <w:lang w:eastAsia="nl-NL"/>
        </w:rPr>
        <w:t xml:space="preserve"> </w:t>
      </w:r>
      <w:r>
        <w:rPr>
          <w:rFonts w:eastAsiaTheme="minorEastAsia" w:cs="Segoe UI"/>
          <w:szCs w:val="20"/>
          <w:lang w:eastAsia="nl-NL"/>
        </w:rPr>
        <w:t xml:space="preserve">Inschrijver vult het referentieformulier in voor dat perceel / die percelen waarvoor hij inschrijft op deze aanbesteding. </w:t>
      </w:r>
      <w:r w:rsidRPr="00C66E4D">
        <w:rPr>
          <w:rFonts w:eastAsiaTheme="minorEastAsia" w:cs="Segoe UI"/>
          <w:szCs w:val="20"/>
          <w:lang w:eastAsia="nl-NL"/>
        </w:rPr>
        <w:t>Indien Inschrijver met 1 referentie meerdere kerncompetenties kan vervullen, dan is dat toegestaan.</w:t>
      </w:r>
      <w:r>
        <w:rPr>
          <w:rFonts w:eastAsiaTheme="minorEastAsia" w:cs="Segoe UI"/>
          <w:szCs w:val="20"/>
          <w:lang w:eastAsia="nl-NL"/>
        </w:rPr>
        <w:t xml:space="preserve"> </w:t>
      </w:r>
    </w:p>
    <w:p w14:paraId="7FC501A3" w14:textId="77777777" w:rsidR="0098418C" w:rsidRDefault="0098418C" w:rsidP="005C09B3"/>
    <w:p w14:paraId="4845D7A7" w14:textId="460B1838" w:rsidR="0098418C" w:rsidRPr="0098418C" w:rsidRDefault="007263BD" w:rsidP="0098418C">
      <w:r>
        <w:t xml:space="preserve">Voor een nadere toelichting hoe dit in te vullen </w:t>
      </w:r>
      <w:r w:rsidR="002A6F2B">
        <w:t xml:space="preserve">en aan welke voorwaarden moet zijn voldaan, </w:t>
      </w:r>
      <w:r>
        <w:t>zie paragraaf 6.</w:t>
      </w:r>
      <w:r w:rsidR="008F72B0">
        <w:t>3</w:t>
      </w:r>
      <w:r>
        <w:t>.2 Aanbestedingsdocument.</w:t>
      </w:r>
      <w:r w:rsidR="0098418C" w:rsidRPr="0098418C">
        <w:t xml:space="preserve"> </w:t>
      </w:r>
    </w:p>
    <w:p w14:paraId="3A6EF54A" w14:textId="77777777" w:rsidR="0098418C" w:rsidRDefault="0098418C" w:rsidP="0098418C"/>
    <w:p w14:paraId="2E4C61E1" w14:textId="7C2FE995" w:rsidR="008F72B0" w:rsidRPr="008F72B0" w:rsidRDefault="008F72B0" w:rsidP="0098418C">
      <w:pPr>
        <w:rPr>
          <w:b/>
          <w:bCs/>
          <w:sz w:val="24"/>
          <w:szCs w:val="24"/>
          <w:u w:val="single"/>
        </w:rPr>
      </w:pPr>
      <w:r w:rsidRPr="008F72B0">
        <w:rPr>
          <w:b/>
          <w:bCs/>
          <w:sz w:val="24"/>
          <w:szCs w:val="24"/>
          <w:u w:val="single"/>
        </w:rPr>
        <w:t>Perceel 1</w:t>
      </w:r>
    </w:p>
    <w:p w14:paraId="7E8273F4" w14:textId="77777777" w:rsidR="008F72B0" w:rsidRPr="0098418C" w:rsidRDefault="008F72B0" w:rsidP="0098418C"/>
    <w:tbl>
      <w:tblPr>
        <w:tblW w:w="9134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863"/>
        <w:gridCol w:w="3271"/>
      </w:tblGrid>
      <w:tr w:rsidR="0098418C" w:rsidRPr="00BD32DC" w14:paraId="15D0AB06" w14:textId="77777777" w:rsidTr="4EE394FF">
        <w:trPr>
          <w:cantSplit/>
          <w:tblCellSpacing w:w="20" w:type="dxa"/>
        </w:trPr>
        <w:tc>
          <w:tcPr>
            <w:tcW w:w="9054" w:type="dxa"/>
            <w:gridSpan w:val="2"/>
            <w:vAlign w:val="center"/>
          </w:tcPr>
          <w:p w14:paraId="4DC4E6A2" w14:textId="183CA013" w:rsidR="0098418C" w:rsidRPr="0098418C" w:rsidRDefault="0098418C" w:rsidP="000F0C26">
            <w:bookmarkStart w:id="0" w:name="_Hlk180575753"/>
            <w:r w:rsidRPr="0098418C">
              <w:t>Referentie 1</w:t>
            </w:r>
            <w:r w:rsidR="008F72B0">
              <w:t xml:space="preserve"> perceel 1</w:t>
            </w:r>
          </w:p>
        </w:tc>
      </w:tr>
      <w:tr w:rsidR="0098418C" w:rsidRPr="00BD32DC" w14:paraId="234AA8BE" w14:textId="77777777" w:rsidTr="4EE394FF">
        <w:trPr>
          <w:tblCellSpacing w:w="20" w:type="dxa"/>
        </w:trPr>
        <w:tc>
          <w:tcPr>
            <w:tcW w:w="5803" w:type="dxa"/>
            <w:vAlign w:val="center"/>
          </w:tcPr>
          <w:p w14:paraId="013DB450" w14:textId="77777777" w:rsidR="0098418C" w:rsidRPr="0098418C" w:rsidRDefault="0098418C" w:rsidP="000F0C26"/>
          <w:p w14:paraId="373B1E34" w14:textId="77777777" w:rsidR="0098418C" w:rsidRPr="0098418C" w:rsidRDefault="0098418C" w:rsidP="000F0C26">
            <w:r w:rsidRPr="0098418C">
              <w:t>Naam inschrijver</w:t>
            </w:r>
          </w:p>
          <w:p w14:paraId="7202931F" w14:textId="77777777" w:rsidR="0098418C" w:rsidRPr="0098418C" w:rsidRDefault="0098418C" w:rsidP="000F0C26"/>
        </w:tc>
        <w:tc>
          <w:tcPr>
            <w:tcW w:w="3211" w:type="dxa"/>
            <w:vAlign w:val="center"/>
          </w:tcPr>
          <w:p w14:paraId="67D2F695" w14:textId="77777777" w:rsidR="0098418C" w:rsidRPr="0098418C" w:rsidRDefault="0098418C" w:rsidP="000F0C26"/>
        </w:tc>
      </w:tr>
      <w:tr w:rsidR="0098418C" w:rsidRPr="00BD32DC" w14:paraId="7E9CDF9A" w14:textId="77777777" w:rsidTr="4EE394FF">
        <w:trPr>
          <w:tblCellSpacing w:w="20" w:type="dxa"/>
        </w:trPr>
        <w:tc>
          <w:tcPr>
            <w:tcW w:w="5803" w:type="dxa"/>
            <w:vAlign w:val="center"/>
          </w:tcPr>
          <w:p w14:paraId="688D3B94" w14:textId="09774939" w:rsidR="008F72B0" w:rsidRDefault="0098418C" w:rsidP="4EE394FF">
            <w:pPr>
              <w:pStyle w:val="Lijstopsomteken"/>
              <w:numPr>
                <w:ilvl w:val="0"/>
                <w:numId w:val="0"/>
              </w:numPr>
              <w:ind w:left="221"/>
              <w:rPr>
                <w:rFonts w:ascii="Segoe UI" w:eastAsiaTheme="minorEastAsia" w:hAnsi="Segoe UI" w:cs="Segoe UI"/>
                <w:sz w:val="20"/>
              </w:rPr>
            </w:pPr>
            <w:r w:rsidRPr="4EE394FF">
              <w:rPr>
                <w:rFonts w:ascii="Segoe UI" w:eastAsiaTheme="minorEastAsia" w:hAnsi="Segoe UI" w:cs="Segoe UI"/>
                <w:b/>
                <w:bCs/>
                <w:sz w:val="20"/>
              </w:rPr>
              <w:t>Kerncompetentie 1</w:t>
            </w:r>
            <w:r w:rsidRPr="4EE394FF">
              <w:rPr>
                <w:rFonts w:ascii="Segoe UI" w:eastAsiaTheme="minorEastAsia" w:hAnsi="Segoe UI" w:cs="Segoe UI"/>
                <w:sz w:val="20"/>
              </w:rPr>
              <w:t xml:space="preserve">: </w:t>
            </w:r>
            <w:r w:rsidR="008F72B0" w:rsidRPr="4EE394FF">
              <w:rPr>
                <w:rFonts w:ascii="Segoe UI" w:eastAsiaTheme="minorEastAsia" w:hAnsi="Segoe UI" w:cs="Segoe UI"/>
                <w:sz w:val="20"/>
              </w:rPr>
              <w:t>Inschrijver beschikt over kennis van en ervaring met het leveren en onderhouden van een Onderwijscatalogussysteem, inclusief Studiegids/OER, Curriculumontwerp en Leerroute</w:t>
            </w:r>
            <w:r w:rsidR="5E84BDB8" w:rsidRPr="4EE394FF">
              <w:rPr>
                <w:rFonts w:ascii="Segoe UI" w:eastAsiaTheme="minorEastAsia" w:hAnsi="Segoe UI" w:cs="Segoe UI"/>
                <w:sz w:val="20"/>
              </w:rPr>
              <w:t>administratie</w:t>
            </w:r>
            <w:r w:rsidR="008F72B0" w:rsidRPr="4EE394FF">
              <w:rPr>
                <w:rFonts w:ascii="Segoe UI" w:eastAsiaTheme="minorEastAsia" w:hAnsi="Segoe UI" w:cs="Segoe UI"/>
                <w:sz w:val="20"/>
              </w:rPr>
              <w:t xml:space="preserve"> ten behoeve van een bekostigde onderwijsorganisatie met tenminste 4.000 studenten of leerlingen in of het Voortgezet Onderwijs, of het Middelbaar Beroepsonderwijs of het Hoger (Beroeps)onderwijs.</w:t>
            </w:r>
          </w:p>
          <w:p w14:paraId="653D6B35" w14:textId="0F2B768A" w:rsidR="0098418C" w:rsidRPr="0098418C" w:rsidRDefault="0098418C" w:rsidP="0098418C"/>
        </w:tc>
        <w:tc>
          <w:tcPr>
            <w:tcW w:w="3211" w:type="dxa"/>
            <w:vAlign w:val="center"/>
          </w:tcPr>
          <w:p w14:paraId="0046C17A" w14:textId="44B37A8A" w:rsidR="0098418C" w:rsidRPr="0098418C" w:rsidRDefault="00CE2890" w:rsidP="00CE2890">
            <w:r>
              <w:t>&lt;Beschrijf de referentie zodat opdrachtgever kan zien dat er aan is voldaan&gt;</w:t>
            </w:r>
          </w:p>
          <w:p w14:paraId="3579040B" w14:textId="77777777" w:rsidR="0098418C" w:rsidRPr="0098418C" w:rsidRDefault="0098418C" w:rsidP="000F0C26"/>
        </w:tc>
      </w:tr>
      <w:tr w:rsidR="0098418C" w:rsidRPr="00BD32DC" w14:paraId="15EB7BDD" w14:textId="77777777" w:rsidTr="4EE394FF">
        <w:trPr>
          <w:tblCellSpacing w:w="20" w:type="dxa"/>
        </w:trPr>
        <w:tc>
          <w:tcPr>
            <w:tcW w:w="5803" w:type="dxa"/>
            <w:vAlign w:val="center"/>
          </w:tcPr>
          <w:p w14:paraId="633B1BB7" w14:textId="77777777" w:rsidR="0098418C" w:rsidRPr="0098418C" w:rsidRDefault="0098418C" w:rsidP="000F0C26">
            <w:r w:rsidRPr="0098418C">
              <w:t>Naam en adresgegevens opdrachtgever</w:t>
            </w:r>
          </w:p>
        </w:tc>
        <w:tc>
          <w:tcPr>
            <w:tcW w:w="3211" w:type="dxa"/>
            <w:vAlign w:val="center"/>
          </w:tcPr>
          <w:p w14:paraId="6DA33696" w14:textId="77777777" w:rsidR="0098418C" w:rsidRPr="0098418C" w:rsidRDefault="0098418C" w:rsidP="000F0C26"/>
          <w:p w14:paraId="2972030B" w14:textId="77777777" w:rsidR="0098418C" w:rsidRPr="0098418C" w:rsidRDefault="0098418C" w:rsidP="000F0C26"/>
        </w:tc>
      </w:tr>
      <w:tr w:rsidR="0098418C" w:rsidRPr="00BD32DC" w14:paraId="08AF94CA" w14:textId="77777777" w:rsidTr="4EE394FF">
        <w:trPr>
          <w:trHeight w:val="407"/>
          <w:tblCellSpacing w:w="20" w:type="dxa"/>
        </w:trPr>
        <w:tc>
          <w:tcPr>
            <w:tcW w:w="5803" w:type="dxa"/>
            <w:vAlign w:val="center"/>
          </w:tcPr>
          <w:p w14:paraId="05FB8FFA" w14:textId="77777777" w:rsidR="0098418C" w:rsidRPr="0098418C" w:rsidRDefault="0098418C" w:rsidP="000F0C26">
            <w:r w:rsidRPr="0098418C">
              <w:t>Soort organisatie</w:t>
            </w:r>
          </w:p>
        </w:tc>
        <w:tc>
          <w:tcPr>
            <w:tcW w:w="3211" w:type="dxa"/>
            <w:vAlign w:val="center"/>
          </w:tcPr>
          <w:p w14:paraId="1ECF1043" w14:textId="77777777" w:rsidR="0098418C" w:rsidRPr="0098418C" w:rsidRDefault="0098418C" w:rsidP="000F0C26">
            <w:r w:rsidRPr="0098418C">
              <w:t>publiekrechtelijk / privaatrechtelijk</w:t>
            </w:r>
          </w:p>
        </w:tc>
      </w:tr>
      <w:tr w:rsidR="0098418C" w:rsidRPr="00BD32DC" w14:paraId="7CC46AA4" w14:textId="77777777" w:rsidTr="4EE394FF">
        <w:trPr>
          <w:tblCellSpacing w:w="20" w:type="dxa"/>
        </w:trPr>
        <w:tc>
          <w:tcPr>
            <w:tcW w:w="5803" w:type="dxa"/>
            <w:vAlign w:val="center"/>
          </w:tcPr>
          <w:p w14:paraId="52EBB092" w14:textId="77777777" w:rsidR="0098418C" w:rsidRPr="0098418C" w:rsidRDefault="0098418C" w:rsidP="000F0C26">
            <w:r w:rsidRPr="0098418C">
              <w:t>Contactpersoon en telefoonnummer</w:t>
            </w:r>
          </w:p>
        </w:tc>
        <w:tc>
          <w:tcPr>
            <w:tcW w:w="3211" w:type="dxa"/>
            <w:vAlign w:val="center"/>
          </w:tcPr>
          <w:p w14:paraId="36E1AACE" w14:textId="77777777" w:rsidR="0098418C" w:rsidRPr="0098418C" w:rsidRDefault="0098418C" w:rsidP="000F0C26"/>
          <w:p w14:paraId="0A626B8B" w14:textId="77777777" w:rsidR="0098418C" w:rsidRPr="0098418C" w:rsidRDefault="0098418C" w:rsidP="000F0C26"/>
        </w:tc>
      </w:tr>
      <w:tr w:rsidR="0098418C" w:rsidRPr="00BD32DC" w14:paraId="68CA31F4" w14:textId="77777777" w:rsidTr="4EE394FF">
        <w:trPr>
          <w:trHeight w:val="487"/>
          <w:tblCellSpacing w:w="20" w:type="dxa"/>
        </w:trPr>
        <w:tc>
          <w:tcPr>
            <w:tcW w:w="5803" w:type="dxa"/>
          </w:tcPr>
          <w:p w14:paraId="163C09CB" w14:textId="77777777" w:rsidR="0098418C" w:rsidRPr="0098418C" w:rsidRDefault="0098418C" w:rsidP="000F0C26"/>
          <w:p w14:paraId="18508019" w14:textId="77777777" w:rsidR="0098418C" w:rsidRPr="0098418C" w:rsidRDefault="0098418C" w:rsidP="000F0C26">
            <w:r w:rsidRPr="0098418C">
              <w:t>Contractperiode/uitvoeringsperiode</w:t>
            </w:r>
          </w:p>
        </w:tc>
        <w:tc>
          <w:tcPr>
            <w:tcW w:w="3211" w:type="dxa"/>
            <w:vAlign w:val="center"/>
          </w:tcPr>
          <w:p w14:paraId="634F0045" w14:textId="77777777" w:rsidR="0098418C" w:rsidRPr="0098418C" w:rsidRDefault="0098418C" w:rsidP="000F0C26"/>
        </w:tc>
      </w:tr>
      <w:tr w:rsidR="0098418C" w:rsidRPr="00BD32DC" w14:paraId="34DF5B6C" w14:textId="77777777" w:rsidTr="4EE394FF">
        <w:trPr>
          <w:trHeight w:val="487"/>
          <w:tblCellSpacing w:w="20" w:type="dxa"/>
        </w:trPr>
        <w:tc>
          <w:tcPr>
            <w:tcW w:w="5803" w:type="dxa"/>
          </w:tcPr>
          <w:p w14:paraId="2FEB4425" w14:textId="77777777" w:rsidR="0098418C" w:rsidRPr="0098418C" w:rsidRDefault="0098418C" w:rsidP="000F0C26"/>
          <w:p w14:paraId="6FA2057F" w14:textId="77777777" w:rsidR="0098418C" w:rsidRPr="0098418C" w:rsidRDefault="0098418C" w:rsidP="000F0C26">
            <w:r w:rsidRPr="0098418C">
              <w:t>Duur van het contract/duur uitvoering (van datum tot datum)</w:t>
            </w:r>
          </w:p>
        </w:tc>
        <w:tc>
          <w:tcPr>
            <w:tcW w:w="3211" w:type="dxa"/>
            <w:vAlign w:val="center"/>
          </w:tcPr>
          <w:p w14:paraId="35B9D2F9" w14:textId="77777777" w:rsidR="0098418C" w:rsidRPr="0098418C" w:rsidRDefault="0098418C" w:rsidP="000F0C26"/>
        </w:tc>
      </w:tr>
      <w:tr w:rsidR="0098418C" w:rsidRPr="00BD32DC" w14:paraId="4AF21451" w14:textId="77777777" w:rsidTr="4EE394FF">
        <w:trPr>
          <w:trHeight w:val="487"/>
          <w:tblCellSpacing w:w="20" w:type="dxa"/>
        </w:trPr>
        <w:tc>
          <w:tcPr>
            <w:tcW w:w="5803" w:type="dxa"/>
          </w:tcPr>
          <w:p w14:paraId="77C30437" w14:textId="77777777" w:rsidR="0098418C" w:rsidRPr="0098418C" w:rsidRDefault="0098418C" w:rsidP="0098418C"/>
          <w:p w14:paraId="0F85A4D9" w14:textId="77777777" w:rsidR="0098418C" w:rsidRPr="0098418C" w:rsidRDefault="0098418C" w:rsidP="0098418C">
            <w:r w:rsidRPr="0098418C">
              <w:t>Positie van inschrijver in het project en percentage van de opdracht</w:t>
            </w:r>
          </w:p>
          <w:p w14:paraId="1511DDD8" w14:textId="77777777" w:rsidR="0098418C" w:rsidRPr="0098418C" w:rsidRDefault="0098418C" w:rsidP="000F0C26"/>
        </w:tc>
        <w:tc>
          <w:tcPr>
            <w:tcW w:w="3211" w:type="dxa"/>
            <w:vAlign w:val="center"/>
          </w:tcPr>
          <w:p w14:paraId="6978661B" w14:textId="77777777" w:rsidR="0098418C" w:rsidRPr="0098418C" w:rsidRDefault="0098418C" w:rsidP="000F0C26">
            <w:r w:rsidRPr="0098418C">
              <w:t xml:space="preserve">Zelfstandig inschrijver / combinant  / derde (onderaannemer) </w:t>
            </w:r>
          </w:p>
        </w:tc>
      </w:tr>
      <w:tr w:rsidR="0098418C" w:rsidRPr="00BD32DC" w14:paraId="7D4660E4" w14:textId="77777777" w:rsidTr="4EE394FF">
        <w:trPr>
          <w:trHeight w:val="487"/>
          <w:tblCellSpacing w:w="20" w:type="dxa"/>
        </w:trPr>
        <w:tc>
          <w:tcPr>
            <w:tcW w:w="5803" w:type="dxa"/>
          </w:tcPr>
          <w:p w14:paraId="44024097" w14:textId="77777777" w:rsidR="0098418C" w:rsidRPr="0098418C" w:rsidRDefault="0098418C" w:rsidP="0098418C"/>
          <w:p w14:paraId="2574C08A" w14:textId="4BDE7CC2" w:rsidR="0098418C" w:rsidRPr="0098418C" w:rsidRDefault="0098418C" w:rsidP="0098418C">
            <w:r w:rsidRPr="0098418C">
              <w:t xml:space="preserve">Contractwaarde </w:t>
            </w:r>
          </w:p>
        </w:tc>
        <w:tc>
          <w:tcPr>
            <w:tcW w:w="3211" w:type="dxa"/>
            <w:vAlign w:val="center"/>
          </w:tcPr>
          <w:p w14:paraId="0B0B4641" w14:textId="77777777" w:rsidR="0098418C" w:rsidRPr="0098418C" w:rsidRDefault="0098418C" w:rsidP="000F0C26"/>
          <w:p w14:paraId="4A92D01A" w14:textId="77777777" w:rsidR="0098418C" w:rsidRPr="0098418C" w:rsidRDefault="0098418C" w:rsidP="000F0C26">
            <w:r w:rsidRPr="0098418C">
              <w:t xml:space="preserve">€ </w:t>
            </w:r>
          </w:p>
        </w:tc>
      </w:tr>
      <w:tr w:rsidR="0098418C" w:rsidRPr="00BD32DC" w14:paraId="5F76B2CE" w14:textId="77777777" w:rsidTr="4EE394FF">
        <w:trPr>
          <w:trHeight w:val="487"/>
          <w:tblCellSpacing w:w="20" w:type="dxa"/>
        </w:trPr>
        <w:tc>
          <w:tcPr>
            <w:tcW w:w="5803" w:type="dxa"/>
          </w:tcPr>
          <w:p w14:paraId="0FFFF6CE" w14:textId="77777777" w:rsidR="0098418C" w:rsidRPr="0098418C" w:rsidRDefault="0098418C" w:rsidP="0098418C"/>
          <w:p w14:paraId="69ABE692" w14:textId="77777777" w:rsidR="0098418C" w:rsidRPr="0098418C" w:rsidRDefault="0098418C" w:rsidP="0098418C">
            <w:r w:rsidRPr="0098418C">
              <w:t>Gefactureerde bedrag</w:t>
            </w:r>
          </w:p>
        </w:tc>
        <w:tc>
          <w:tcPr>
            <w:tcW w:w="3211" w:type="dxa"/>
            <w:vAlign w:val="center"/>
          </w:tcPr>
          <w:p w14:paraId="02B94F8D" w14:textId="77777777" w:rsidR="0098418C" w:rsidRPr="0098418C" w:rsidRDefault="0098418C" w:rsidP="000F0C26"/>
          <w:p w14:paraId="1A2D85E7" w14:textId="77777777" w:rsidR="0098418C" w:rsidRPr="0098418C" w:rsidRDefault="0098418C" w:rsidP="000F0C26">
            <w:r w:rsidRPr="0098418C">
              <w:t>€</w:t>
            </w:r>
          </w:p>
        </w:tc>
      </w:tr>
      <w:bookmarkEnd w:id="0"/>
    </w:tbl>
    <w:p w14:paraId="67B6690B" w14:textId="77777777" w:rsidR="0098418C" w:rsidRDefault="0098418C" w:rsidP="0098418C"/>
    <w:p w14:paraId="798C2D29" w14:textId="77777777" w:rsidR="007263BD" w:rsidRDefault="007263BD" w:rsidP="0098418C"/>
    <w:p w14:paraId="44925BDF" w14:textId="77777777" w:rsidR="007263BD" w:rsidRDefault="007263BD" w:rsidP="0098418C"/>
    <w:p w14:paraId="72F9B388" w14:textId="77777777" w:rsidR="00C9714F" w:rsidRDefault="00C9714F" w:rsidP="0098418C"/>
    <w:p w14:paraId="16B6416A" w14:textId="77777777" w:rsidR="00C9714F" w:rsidRDefault="00C9714F" w:rsidP="0098418C"/>
    <w:tbl>
      <w:tblPr>
        <w:tblW w:w="9134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863"/>
        <w:gridCol w:w="3271"/>
      </w:tblGrid>
      <w:tr w:rsidR="007263BD" w:rsidRPr="0098418C" w14:paraId="46B31E6F" w14:textId="77777777" w:rsidTr="000F0C26">
        <w:trPr>
          <w:cantSplit/>
          <w:tblCellSpacing w:w="20" w:type="dxa"/>
        </w:trPr>
        <w:tc>
          <w:tcPr>
            <w:tcW w:w="9054" w:type="dxa"/>
            <w:gridSpan w:val="2"/>
            <w:vAlign w:val="center"/>
          </w:tcPr>
          <w:p w14:paraId="0DAD26B8" w14:textId="69B593C6" w:rsidR="007263BD" w:rsidRPr="0098418C" w:rsidRDefault="007263BD" w:rsidP="000F0C26">
            <w:r w:rsidRPr="0098418C">
              <w:t xml:space="preserve">Referentie </w:t>
            </w:r>
            <w:r>
              <w:t>2</w:t>
            </w:r>
            <w:r w:rsidR="008F72B0">
              <w:t xml:space="preserve"> perceel 1</w:t>
            </w:r>
          </w:p>
        </w:tc>
      </w:tr>
      <w:tr w:rsidR="007263BD" w:rsidRPr="0098418C" w14:paraId="23BE253C" w14:textId="77777777" w:rsidTr="000F0C26">
        <w:trPr>
          <w:tblCellSpacing w:w="20" w:type="dxa"/>
        </w:trPr>
        <w:tc>
          <w:tcPr>
            <w:tcW w:w="5803" w:type="dxa"/>
            <w:vAlign w:val="center"/>
          </w:tcPr>
          <w:p w14:paraId="60A36E00" w14:textId="77777777" w:rsidR="007263BD" w:rsidRPr="0098418C" w:rsidRDefault="007263BD" w:rsidP="000F0C26"/>
          <w:p w14:paraId="78BFE27E" w14:textId="77777777" w:rsidR="007263BD" w:rsidRPr="0098418C" w:rsidRDefault="007263BD" w:rsidP="000F0C26">
            <w:r w:rsidRPr="0098418C">
              <w:t>Naam inschrijver</w:t>
            </w:r>
          </w:p>
          <w:p w14:paraId="7460FC93" w14:textId="77777777" w:rsidR="007263BD" w:rsidRPr="0098418C" w:rsidRDefault="007263BD" w:rsidP="000F0C26"/>
        </w:tc>
        <w:tc>
          <w:tcPr>
            <w:tcW w:w="3211" w:type="dxa"/>
            <w:vAlign w:val="center"/>
          </w:tcPr>
          <w:p w14:paraId="47C67688" w14:textId="77777777" w:rsidR="007263BD" w:rsidRPr="0098418C" w:rsidRDefault="007263BD" w:rsidP="000F0C26"/>
        </w:tc>
      </w:tr>
      <w:tr w:rsidR="007263BD" w:rsidRPr="0098418C" w14:paraId="769F695B" w14:textId="77777777" w:rsidTr="000F0C26">
        <w:trPr>
          <w:tblCellSpacing w:w="20" w:type="dxa"/>
        </w:trPr>
        <w:tc>
          <w:tcPr>
            <w:tcW w:w="5803" w:type="dxa"/>
            <w:vAlign w:val="center"/>
          </w:tcPr>
          <w:p w14:paraId="0219A8F8" w14:textId="67AE9B8D" w:rsidR="007263BD" w:rsidRPr="00416D0D" w:rsidRDefault="007263BD" w:rsidP="007263BD">
            <w:pPr>
              <w:pStyle w:val="Lijstopsomteken"/>
              <w:numPr>
                <w:ilvl w:val="0"/>
                <w:numId w:val="0"/>
              </w:numPr>
              <w:ind w:left="221"/>
              <w:rPr>
                <w:rFonts w:ascii="Segoe UI" w:eastAsiaTheme="minorEastAsia" w:hAnsi="Segoe UI" w:cs="Segoe UI"/>
                <w:sz w:val="20"/>
              </w:rPr>
            </w:pPr>
            <w:r w:rsidRPr="0098418C">
              <w:rPr>
                <w:rFonts w:ascii="Segoe UI" w:eastAsiaTheme="minorEastAsia" w:hAnsi="Segoe UI" w:cs="Segoe UI"/>
                <w:b/>
                <w:bCs/>
                <w:sz w:val="20"/>
              </w:rPr>
              <w:t xml:space="preserve">Kerncompetentie </w:t>
            </w:r>
            <w:r>
              <w:rPr>
                <w:rFonts w:ascii="Segoe UI" w:eastAsiaTheme="minorEastAsia" w:hAnsi="Segoe UI" w:cs="Segoe UI"/>
                <w:b/>
                <w:bCs/>
                <w:sz w:val="20"/>
              </w:rPr>
              <w:t>2</w:t>
            </w:r>
            <w:r w:rsidRPr="0098418C">
              <w:rPr>
                <w:rFonts w:ascii="Segoe UI" w:eastAsiaTheme="minorEastAsia" w:hAnsi="Segoe UI" w:cs="Segoe UI"/>
                <w:sz w:val="20"/>
              </w:rPr>
              <w:t xml:space="preserve">: </w:t>
            </w:r>
            <w:r w:rsidR="008F72B0" w:rsidRPr="11109F53">
              <w:rPr>
                <w:rFonts w:ascii="Segoe UI" w:eastAsiaTheme="minorEastAsia" w:hAnsi="Segoe UI" w:cs="Segoe UI"/>
                <w:sz w:val="20"/>
              </w:rPr>
              <w:t xml:space="preserve">: Inschrijver beschikt over kennis van en ervaring met het succesvol implementeren, inclusief integraal converteren en migreren </w:t>
            </w:r>
            <w:r w:rsidR="008F72B0">
              <w:rPr>
                <w:rFonts w:ascii="Segoe UI" w:eastAsiaTheme="minorEastAsia" w:hAnsi="Segoe UI" w:cs="Segoe UI"/>
                <w:sz w:val="20"/>
              </w:rPr>
              <w:t xml:space="preserve">van </w:t>
            </w:r>
            <w:r w:rsidR="008F72B0" w:rsidRPr="11109F53">
              <w:rPr>
                <w:rFonts w:ascii="Segoe UI" w:eastAsiaTheme="minorEastAsia" w:hAnsi="Segoe UI" w:cs="Segoe UI"/>
                <w:sz w:val="20"/>
              </w:rPr>
              <w:t>een</w:t>
            </w:r>
            <w:r w:rsidR="008F72B0">
              <w:rPr>
                <w:rFonts w:ascii="Segoe UI" w:eastAsiaTheme="minorEastAsia" w:hAnsi="Segoe UI" w:cs="Segoe UI"/>
                <w:sz w:val="20"/>
              </w:rPr>
              <w:t xml:space="preserve"> </w:t>
            </w:r>
            <w:r w:rsidR="008F72B0" w:rsidRPr="11109F53">
              <w:rPr>
                <w:rFonts w:ascii="Segoe UI" w:eastAsiaTheme="minorEastAsia" w:hAnsi="Segoe UI" w:cs="Segoe UI"/>
                <w:sz w:val="20"/>
              </w:rPr>
              <w:t>Onderwijscatalogussysteem, inclusief Studiegids/OER</w:t>
            </w:r>
            <w:r w:rsidR="008F72B0">
              <w:rPr>
                <w:rFonts w:ascii="Segoe UI" w:eastAsiaTheme="minorEastAsia" w:hAnsi="Segoe UI" w:cs="Segoe UI"/>
                <w:sz w:val="20"/>
              </w:rPr>
              <w:t xml:space="preserve"> </w:t>
            </w:r>
            <w:r w:rsidR="008F72B0" w:rsidRPr="11109F53">
              <w:rPr>
                <w:rFonts w:ascii="Segoe UI" w:eastAsiaTheme="minorEastAsia" w:hAnsi="Segoe UI" w:cs="Segoe UI"/>
                <w:sz w:val="20"/>
              </w:rPr>
              <w:t xml:space="preserve">ten behoeve van een bekostigde onderwijsorganisatie met tenminste </w:t>
            </w:r>
            <w:r w:rsidR="008F72B0">
              <w:rPr>
                <w:rFonts w:ascii="Segoe UI" w:eastAsiaTheme="minorEastAsia" w:hAnsi="Segoe UI" w:cs="Segoe UI"/>
                <w:sz w:val="20"/>
              </w:rPr>
              <w:t>4</w:t>
            </w:r>
            <w:r w:rsidR="008F72B0" w:rsidRPr="11109F53">
              <w:rPr>
                <w:rFonts w:ascii="Segoe UI" w:eastAsiaTheme="minorEastAsia" w:hAnsi="Segoe UI" w:cs="Segoe UI"/>
                <w:sz w:val="20"/>
              </w:rPr>
              <w:t xml:space="preserve">.000 studenten of leerlingen in of het Voortgezet Onderwijs, of het Middelbaar Beroepsonderwijs of het Hoger </w:t>
            </w:r>
            <w:r w:rsidR="008F72B0">
              <w:rPr>
                <w:rFonts w:ascii="Segoe UI" w:eastAsiaTheme="minorEastAsia" w:hAnsi="Segoe UI" w:cs="Segoe UI"/>
                <w:sz w:val="20"/>
              </w:rPr>
              <w:t>(</w:t>
            </w:r>
            <w:r w:rsidR="008F72B0" w:rsidRPr="11109F53">
              <w:rPr>
                <w:rFonts w:ascii="Segoe UI" w:eastAsiaTheme="minorEastAsia" w:hAnsi="Segoe UI" w:cs="Segoe UI"/>
                <w:sz w:val="20"/>
              </w:rPr>
              <w:t>Beroeps</w:t>
            </w:r>
            <w:r w:rsidR="008F72B0">
              <w:rPr>
                <w:rFonts w:ascii="Segoe UI" w:eastAsiaTheme="minorEastAsia" w:hAnsi="Segoe UI" w:cs="Segoe UI"/>
                <w:sz w:val="20"/>
              </w:rPr>
              <w:t>)</w:t>
            </w:r>
            <w:r w:rsidR="008F72B0" w:rsidRPr="11109F53">
              <w:rPr>
                <w:rFonts w:ascii="Segoe UI" w:eastAsiaTheme="minorEastAsia" w:hAnsi="Segoe UI" w:cs="Segoe UI"/>
                <w:sz w:val="20"/>
              </w:rPr>
              <w:t>onderwijs.</w:t>
            </w:r>
          </w:p>
          <w:p w14:paraId="3BBD10D8" w14:textId="77777777" w:rsidR="007263BD" w:rsidRPr="0098418C" w:rsidRDefault="007263BD" w:rsidP="000F0C26"/>
        </w:tc>
        <w:tc>
          <w:tcPr>
            <w:tcW w:w="3211" w:type="dxa"/>
            <w:vAlign w:val="center"/>
          </w:tcPr>
          <w:p w14:paraId="13A45F72" w14:textId="77777777" w:rsidR="00A21B1A" w:rsidRPr="0098418C" w:rsidRDefault="00A21B1A" w:rsidP="00A21B1A">
            <w:r>
              <w:t>&lt;Beschrijf de referentie zodat opdrachtgever kan zien dat er aan is voldaan&gt;</w:t>
            </w:r>
          </w:p>
          <w:p w14:paraId="5F3C1246" w14:textId="77777777" w:rsidR="007263BD" w:rsidRPr="0098418C" w:rsidRDefault="007263BD" w:rsidP="000F0C26"/>
          <w:p w14:paraId="1E95DF2C" w14:textId="77777777" w:rsidR="007263BD" w:rsidRPr="0098418C" w:rsidRDefault="007263BD" w:rsidP="000F0C26"/>
        </w:tc>
      </w:tr>
      <w:tr w:rsidR="007263BD" w:rsidRPr="0098418C" w14:paraId="64894664" w14:textId="77777777" w:rsidTr="000F0C26">
        <w:trPr>
          <w:tblCellSpacing w:w="20" w:type="dxa"/>
        </w:trPr>
        <w:tc>
          <w:tcPr>
            <w:tcW w:w="5803" w:type="dxa"/>
            <w:vAlign w:val="center"/>
          </w:tcPr>
          <w:p w14:paraId="5C99C81C" w14:textId="77777777" w:rsidR="007263BD" w:rsidRPr="0098418C" w:rsidRDefault="007263BD" w:rsidP="000F0C26">
            <w:r w:rsidRPr="0098418C">
              <w:t>Naam en adresgegevens opdrachtgever</w:t>
            </w:r>
          </w:p>
        </w:tc>
        <w:tc>
          <w:tcPr>
            <w:tcW w:w="3211" w:type="dxa"/>
            <w:vAlign w:val="center"/>
          </w:tcPr>
          <w:p w14:paraId="129EC459" w14:textId="77777777" w:rsidR="007263BD" w:rsidRPr="0098418C" w:rsidRDefault="007263BD" w:rsidP="000F0C26"/>
          <w:p w14:paraId="6FDF4C91" w14:textId="77777777" w:rsidR="007263BD" w:rsidRPr="0098418C" w:rsidRDefault="007263BD" w:rsidP="000F0C26"/>
        </w:tc>
      </w:tr>
      <w:tr w:rsidR="007263BD" w:rsidRPr="0098418C" w14:paraId="58E03347" w14:textId="77777777" w:rsidTr="000F0C26">
        <w:trPr>
          <w:trHeight w:val="407"/>
          <w:tblCellSpacing w:w="20" w:type="dxa"/>
        </w:trPr>
        <w:tc>
          <w:tcPr>
            <w:tcW w:w="5803" w:type="dxa"/>
            <w:vAlign w:val="center"/>
          </w:tcPr>
          <w:p w14:paraId="015E63F1" w14:textId="77777777" w:rsidR="007263BD" w:rsidRPr="0098418C" w:rsidRDefault="007263BD" w:rsidP="000F0C26">
            <w:r w:rsidRPr="0098418C">
              <w:t>Soort organisatie</w:t>
            </w:r>
          </w:p>
        </w:tc>
        <w:tc>
          <w:tcPr>
            <w:tcW w:w="3211" w:type="dxa"/>
            <w:vAlign w:val="center"/>
          </w:tcPr>
          <w:p w14:paraId="1D2CC076" w14:textId="77777777" w:rsidR="007263BD" w:rsidRPr="0098418C" w:rsidRDefault="007263BD" w:rsidP="000F0C26">
            <w:r w:rsidRPr="0098418C">
              <w:t>publiekrechtelijk / privaatrechtelijk</w:t>
            </w:r>
          </w:p>
        </w:tc>
      </w:tr>
      <w:tr w:rsidR="007263BD" w:rsidRPr="0098418C" w14:paraId="713EC41C" w14:textId="77777777" w:rsidTr="000F0C26">
        <w:trPr>
          <w:tblCellSpacing w:w="20" w:type="dxa"/>
        </w:trPr>
        <w:tc>
          <w:tcPr>
            <w:tcW w:w="5803" w:type="dxa"/>
            <w:vAlign w:val="center"/>
          </w:tcPr>
          <w:p w14:paraId="2C1C09EA" w14:textId="77777777" w:rsidR="007263BD" w:rsidRPr="0098418C" w:rsidRDefault="007263BD" w:rsidP="000F0C26">
            <w:r w:rsidRPr="0098418C">
              <w:t>Contactpersoon en telefoonnummer</w:t>
            </w:r>
          </w:p>
        </w:tc>
        <w:tc>
          <w:tcPr>
            <w:tcW w:w="3211" w:type="dxa"/>
            <w:vAlign w:val="center"/>
          </w:tcPr>
          <w:p w14:paraId="4AB5335E" w14:textId="77777777" w:rsidR="007263BD" w:rsidRPr="0098418C" w:rsidRDefault="007263BD" w:rsidP="000F0C26"/>
          <w:p w14:paraId="2480836D" w14:textId="77777777" w:rsidR="007263BD" w:rsidRPr="0098418C" w:rsidRDefault="007263BD" w:rsidP="000F0C26"/>
        </w:tc>
      </w:tr>
      <w:tr w:rsidR="007263BD" w:rsidRPr="0098418C" w14:paraId="7D37B5BC" w14:textId="77777777" w:rsidTr="000F0C26">
        <w:trPr>
          <w:trHeight w:val="487"/>
          <w:tblCellSpacing w:w="20" w:type="dxa"/>
        </w:trPr>
        <w:tc>
          <w:tcPr>
            <w:tcW w:w="5803" w:type="dxa"/>
          </w:tcPr>
          <w:p w14:paraId="0FF66C5F" w14:textId="77777777" w:rsidR="007263BD" w:rsidRPr="0098418C" w:rsidRDefault="007263BD" w:rsidP="000F0C26"/>
          <w:p w14:paraId="7BA83846" w14:textId="42911073" w:rsidR="007263BD" w:rsidRPr="0098418C" w:rsidRDefault="007263BD" w:rsidP="000F0C26">
            <w:r w:rsidRPr="0098418C">
              <w:t>Contractperiode/uitvoeringsperiode</w:t>
            </w:r>
            <w:r w:rsidR="003642A1">
              <w:t xml:space="preserve"> </w:t>
            </w:r>
          </w:p>
        </w:tc>
        <w:tc>
          <w:tcPr>
            <w:tcW w:w="3211" w:type="dxa"/>
            <w:vAlign w:val="center"/>
          </w:tcPr>
          <w:p w14:paraId="7F83C55E" w14:textId="77777777" w:rsidR="007263BD" w:rsidRPr="0098418C" w:rsidRDefault="007263BD" w:rsidP="000F0C26"/>
        </w:tc>
      </w:tr>
      <w:tr w:rsidR="007263BD" w:rsidRPr="0098418C" w14:paraId="644C69B2" w14:textId="77777777" w:rsidTr="000F0C26">
        <w:trPr>
          <w:trHeight w:val="487"/>
          <w:tblCellSpacing w:w="20" w:type="dxa"/>
        </w:trPr>
        <w:tc>
          <w:tcPr>
            <w:tcW w:w="5803" w:type="dxa"/>
          </w:tcPr>
          <w:p w14:paraId="189350F0" w14:textId="77777777" w:rsidR="007263BD" w:rsidRPr="0098418C" w:rsidRDefault="007263BD" w:rsidP="000F0C26"/>
          <w:p w14:paraId="6694B7F7" w14:textId="77777777" w:rsidR="007263BD" w:rsidRPr="0098418C" w:rsidRDefault="007263BD" w:rsidP="000F0C26">
            <w:r w:rsidRPr="0098418C">
              <w:t>Positie van inschrijver in het project en percentage van de opdracht</w:t>
            </w:r>
          </w:p>
          <w:p w14:paraId="72626215" w14:textId="77777777" w:rsidR="007263BD" w:rsidRPr="0098418C" w:rsidRDefault="007263BD" w:rsidP="000F0C26"/>
        </w:tc>
        <w:tc>
          <w:tcPr>
            <w:tcW w:w="3211" w:type="dxa"/>
            <w:vAlign w:val="center"/>
          </w:tcPr>
          <w:p w14:paraId="4359BA49" w14:textId="77777777" w:rsidR="007263BD" w:rsidRPr="0098418C" w:rsidRDefault="007263BD" w:rsidP="000F0C26">
            <w:r w:rsidRPr="0098418C">
              <w:t xml:space="preserve">Zelfstandig inschrijver / combinant  / derde (onderaannemer) </w:t>
            </w:r>
          </w:p>
        </w:tc>
      </w:tr>
      <w:tr w:rsidR="007263BD" w:rsidRPr="0098418C" w14:paraId="45838B86" w14:textId="77777777" w:rsidTr="000F0C26">
        <w:trPr>
          <w:trHeight w:val="487"/>
          <w:tblCellSpacing w:w="20" w:type="dxa"/>
        </w:trPr>
        <w:tc>
          <w:tcPr>
            <w:tcW w:w="5803" w:type="dxa"/>
          </w:tcPr>
          <w:p w14:paraId="627FB012" w14:textId="77777777" w:rsidR="007263BD" w:rsidRPr="0098418C" w:rsidRDefault="007263BD" w:rsidP="000F0C26"/>
          <w:p w14:paraId="57929DA5" w14:textId="77777777" w:rsidR="007263BD" w:rsidRPr="0098418C" w:rsidRDefault="007263BD" w:rsidP="000F0C26">
            <w:r w:rsidRPr="0098418C">
              <w:t xml:space="preserve">Contractwaarde </w:t>
            </w:r>
          </w:p>
        </w:tc>
        <w:tc>
          <w:tcPr>
            <w:tcW w:w="3211" w:type="dxa"/>
            <w:vAlign w:val="center"/>
          </w:tcPr>
          <w:p w14:paraId="2EB6AD7E" w14:textId="77777777" w:rsidR="007263BD" w:rsidRPr="0098418C" w:rsidRDefault="007263BD" w:rsidP="000F0C26"/>
          <w:p w14:paraId="312A797D" w14:textId="77777777" w:rsidR="007263BD" w:rsidRPr="0098418C" w:rsidRDefault="007263BD" w:rsidP="000F0C26">
            <w:r w:rsidRPr="0098418C">
              <w:t xml:space="preserve">€ </w:t>
            </w:r>
          </w:p>
        </w:tc>
      </w:tr>
      <w:tr w:rsidR="007263BD" w:rsidRPr="0098418C" w14:paraId="57F463AA" w14:textId="77777777" w:rsidTr="000F0C26">
        <w:trPr>
          <w:trHeight w:val="487"/>
          <w:tblCellSpacing w:w="20" w:type="dxa"/>
        </w:trPr>
        <w:tc>
          <w:tcPr>
            <w:tcW w:w="5803" w:type="dxa"/>
          </w:tcPr>
          <w:p w14:paraId="628C68B9" w14:textId="77777777" w:rsidR="007263BD" w:rsidRPr="0098418C" w:rsidRDefault="007263BD" w:rsidP="000F0C26"/>
          <w:p w14:paraId="3F9A6144" w14:textId="77777777" w:rsidR="007263BD" w:rsidRPr="0098418C" w:rsidRDefault="007263BD" w:rsidP="000F0C26">
            <w:r w:rsidRPr="0098418C">
              <w:t>Gefactureerde bedrag</w:t>
            </w:r>
          </w:p>
        </w:tc>
        <w:tc>
          <w:tcPr>
            <w:tcW w:w="3211" w:type="dxa"/>
            <w:vAlign w:val="center"/>
          </w:tcPr>
          <w:p w14:paraId="2092424D" w14:textId="77777777" w:rsidR="007263BD" w:rsidRPr="0098418C" w:rsidRDefault="007263BD" w:rsidP="000F0C26"/>
          <w:p w14:paraId="26063A39" w14:textId="77777777" w:rsidR="007263BD" w:rsidRPr="0098418C" w:rsidRDefault="007263BD" w:rsidP="000F0C26">
            <w:r w:rsidRPr="0098418C">
              <w:t>€</w:t>
            </w:r>
          </w:p>
        </w:tc>
      </w:tr>
    </w:tbl>
    <w:p w14:paraId="21214FE6" w14:textId="77777777" w:rsidR="007263BD" w:rsidRDefault="007263BD" w:rsidP="0098418C"/>
    <w:p w14:paraId="06ED0C01" w14:textId="77777777" w:rsidR="007263BD" w:rsidRDefault="007263BD" w:rsidP="0098418C"/>
    <w:p w14:paraId="4EDB2000" w14:textId="6148AA3E" w:rsidR="008F72B0" w:rsidRDefault="008F72B0">
      <w:pPr>
        <w:spacing w:line="240" w:lineRule="atLeast"/>
      </w:pPr>
      <w:r>
        <w:br w:type="page"/>
      </w:r>
    </w:p>
    <w:p w14:paraId="1CCD6444" w14:textId="16C31547" w:rsidR="008F72B0" w:rsidRPr="008F72B0" w:rsidRDefault="008F72B0" w:rsidP="008F72B0">
      <w:pPr>
        <w:rPr>
          <w:b/>
          <w:bCs/>
          <w:sz w:val="24"/>
          <w:szCs w:val="24"/>
          <w:u w:val="single"/>
        </w:rPr>
      </w:pPr>
      <w:r w:rsidRPr="008F72B0">
        <w:rPr>
          <w:b/>
          <w:bCs/>
          <w:sz w:val="24"/>
          <w:szCs w:val="24"/>
          <w:u w:val="single"/>
        </w:rPr>
        <w:lastRenderedPageBreak/>
        <w:t>Perceel</w:t>
      </w:r>
      <w:r>
        <w:rPr>
          <w:b/>
          <w:bCs/>
          <w:sz w:val="24"/>
          <w:szCs w:val="24"/>
          <w:u w:val="single"/>
        </w:rPr>
        <w:t xml:space="preserve"> 2</w:t>
      </w:r>
    </w:p>
    <w:p w14:paraId="0E8C3C61" w14:textId="77777777" w:rsidR="008F72B0" w:rsidRPr="0098418C" w:rsidRDefault="008F72B0" w:rsidP="008F72B0"/>
    <w:tbl>
      <w:tblPr>
        <w:tblW w:w="9134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863"/>
        <w:gridCol w:w="3271"/>
      </w:tblGrid>
      <w:tr w:rsidR="008F72B0" w:rsidRPr="00BD32DC" w14:paraId="371FC8DE" w14:textId="77777777" w:rsidTr="00CD7911">
        <w:trPr>
          <w:cantSplit/>
          <w:tblCellSpacing w:w="20" w:type="dxa"/>
        </w:trPr>
        <w:tc>
          <w:tcPr>
            <w:tcW w:w="9054" w:type="dxa"/>
            <w:gridSpan w:val="2"/>
            <w:vAlign w:val="center"/>
          </w:tcPr>
          <w:p w14:paraId="34F50724" w14:textId="187BE4A5" w:rsidR="008F72B0" w:rsidRPr="0098418C" w:rsidRDefault="008F72B0" w:rsidP="00CD7911">
            <w:r w:rsidRPr="0098418C">
              <w:t>Referentie 1</w:t>
            </w:r>
            <w:r>
              <w:t xml:space="preserve"> perceel 2</w:t>
            </w:r>
          </w:p>
        </w:tc>
      </w:tr>
      <w:tr w:rsidR="008F72B0" w:rsidRPr="00BD32DC" w14:paraId="3134CEE0" w14:textId="77777777" w:rsidTr="00CD7911">
        <w:trPr>
          <w:tblCellSpacing w:w="20" w:type="dxa"/>
        </w:trPr>
        <w:tc>
          <w:tcPr>
            <w:tcW w:w="5803" w:type="dxa"/>
            <w:vAlign w:val="center"/>
          </w:tcPr>
          <w:p w14:paraId="5969CFDA" w14:textId="77777777" w:rsidR="008F72B0" w:rsidRPr="0098418C" w:rsidRDefault="008F72B0" w:rsidP="00CD7911"/>
          <w:p w14:paraId="4B57CAEA" w14:textId="77777777" w:rsidR="008F72B0" w:rsidRPr="0098418C" w:rsidRDefault="008F72B0" w:rsidP="00CD7911">
            <w:r w:rsidRPr="0098418C">
              <w:t>Naam inschrijver</w:t>
            </w:r>
          </w:p>
          <w:p w14:paraId="0210625B" w14:textId="77777777" w:rsidR="008F72B0" w:rsidRPr="0098418C" w:rsidRDefault="008F72B0" w:rsidP="00CD7911"/>
        </w:tc>
        <w:tc>
          <w:tcPr>
            <w:tcW w:w="3211" w:type="dxa"/>
            <w:vAlign w:val="center"/>
          </w:tcPr>
          <w:p w14:paraId="4999ED63" w14:textId="77777777" w:rsidR="008F72B0" w:rsidRPr="0098418C" w:rsidRDefault="008F72B0" w:rsidP="00CD7911"/>
        </w:tc>
      </w:tr>
      <w:tr w:rsidR="008F72B0" w:rsidRPr="00BD32DC" w14:paraId="53F2957E" w14:textId="77777777" w:rsidTr="00CD7911">
        <w:trPr>
          <w:tblCellSpacing w:w="20" w:type="dxa"/>
        </w:trPr>
        <w:tc>
          <w:tcPr>
            <w:tcW w:w="5803" w:type="dxa"/>
            <w:vAlign w:val="center"/>
          </w:tcPr>
          <w:p w14:paraId="51F14509" w14:textId="0CCE08F5" w:rsidR="008F72B0" w:rsidRPr="008F72B0" w:rsidRDefault="008F72B0" w:rsidP="009D7B3F">
            <w:pPr>
              <w:pStyle w:val="Lijstopsomteken"/>
              <w:numPr>
                <w:ilvl w:val="0"/>
                <w:numId w:val="0"/>
              </w:numPr>
              <w:ind w:left="221"/>
              <w:rPr>
                <w:rFonts w:ascii="Segoe UI" w:eastAsiaTheme="minorEastAsia" w:hAnsi="Segoe UI" w:cs="Segoe UI"/>
                <w:sz w:val="20"/>
              </w:rPr>
            </w:pPr>
            <w:r w:rsidRPr="0098418C">
              <w:rPr>
                <w:rFonts w:ascii="Segoe UI" w:eastAsiaTheme="minorEastAsia" w:hAnsi="Segoe UI" w:cs="Segoe UI"/>
                <w:b/>
                <w:bCs/>
                <w:sz w:val="20"/>
              </w:rPr>
              <w:t>Kerncompetentie 1</w:t>
            </w:r>
            <w:r w:rsidRPr="0098418C">
              <w:rPr>
                <w:rFonts w:ascii="Segoe UI" w:eastAsiaTheme="minorEastAsia" w:hAnsi="Segoe UI" w:cs="Segoe UI"/>
                <w:sz w:val="20"/>
              </w:rPr>
              <w:t xml:space="preserve">: </w:t>
            </w:r>
            <w:r w:rsidRPr="00583529">
              <w:rPr>
                <w:rFonts w:ascii="Segoe UI" w:eastAsiaTheme="minorEastAsia" w:hAnsi="Segoe UI" w:cs="Segoe UI"/>
                <w:sz w:val="20"/>
              </w:rPr>
              <w:t xml:space="preserve">Inschrijver beschikt over kennis van en ervaring met het leveren en onderhouden van een </w:t>
            </w:r>
            <w:r>
              <w:rPr>
                <w:rFonts w:ascii="Segoe UI" w:eastAsiaTheme="minorEastAsia" w:hAnsi="Segoe UI" w:cs="Segoe UI"/>
                <w:sz w:val="20"/>
              </w:rPr>
              <w:t xml:space="preserve">Studievoortgangssysteem, inclusief Portfolio </w:t>
            </w:r>
            <w:r w:rsidRPr="00F5487A">
              <w:rPr>
                <w:rFonts w:ascii="Segoe UI" w:eastAsiaTheme="minorEastAsia" w:hAnsi="Segoe UI" w:cs="Segoe UI"/>
                <w:sz w:val="20"/>
              </w:rPr>
              <w:t xml:space="preserve">ten behoeve van een bekostigde onderwijsorganisatie in of het Voortgezet Onderwijs, of het Middelbaar Beroepsonderwijs of het Hoger </w:t>
            </w:r>
            <w:r>
              <w:rPr>
                <w:rFonts w:ascii="Segoe UI" w:eastAsiaTheme="minorEastAsia" w:hAnsi="Segoe UI" w:cs="Segoe UI"/>
                <w:sz w:val="20"/>
              </w:rPr>
              <w:t>(</w:t>
            </w:r>
            <w:r w:rsidRPr="00F5487A">
              <w:rPr>
                <w:rFonts w:ascii="Segoe UI" w:eastAsiaTheme="minorEastAsia" w:hAnsi="Segoe UI" w:cs="Segoe UI"/>
                <w:sz w:val="20"/>
              </w:rPr>
              <w:t>Beroeps</w:t>
            </w:r>
            <w:r>
              <w:rPr>
                <w:rFonts w:ascii="Segoe UI" w:eastAsiaTheme="minorEastAsia" w:hAnsi="Segoe UI" w:cs="Segoe UI"/>
                <w:sz w:val="20"/>
              </w:rPr>
              <w:t>)</w:t>
            </w:r>
            <w:r w:rsidRPr="00F5487A">
              <w:rPr>
                <w:rFonts w:ascii="Segoe UI" w:eastAsiaTheme="minorEastAsia" w:hAnsi="Segoe UI" w:cs="Segoe UI"/>
                <w:sz w:val="20"/>
              </w:rPr>
              <w:t>onderwijs.</w:t>
            </w:r>
            <w:r>
              <w:rPr>
                <w:rFonts w:ascii="Segoe UI" w:eastAsiaTheme="minorEastAsia" w:hAnsi="Segoe UI" w:cs="Segoe UI"/>
                <w:sz w:val="20"/>
              </w:rPr>
              <w:t xml:space="preserve"> U benoemt in de referentie het aantal studenten/leerlingen van de betreffende onderwijsinstelling.</w:t>
            </w:r>
          </w:p>
          <w:p w14:paraId="2FF2460F" w14:textId="77777777" w:rsidR="008F72B0" w:rsidRPr="0098418C" w:rsidRDefault="008F72B0" w:rsidP="00CD7911"/>
        </w:tc>
        <w:tc>
          <w:tcPr>
            <w:tcW w:w="3211" w:type="dxa"/>
            <w:vAlign w:val="center"/>
          </w:tcPr>
          <w:p w14:paraId="7C76747A" w14:textId="77777777" w:rsidR="008F72B0" w:rsidRPr="0098418C" w:rsidRDefault="008F72B0" w:rsidP="00CD7911">
            <w:r>
              <w:t>&lt;Beschrijf de referentie zodat opdrachtgever kan zien dat er aan is voldaan&gt;</w:t>
            </w:r>
          </w:p>
          <w:p w14:paraId="675F7403" w14:textId="77777777" w:rsidR="008F72B0" w:rsidRPr="0098418C" w:rsidRDefault="008F72B0" w:rsidP="00CD7911"/>
        </w:tc>
      </w:tr>
      <w:tr w:rsidR="008F72B0" w:rsidRPr="00BD32DC" w14:paraId="3C0CCF13" w14:textId="77777777" w:rsidTr="00CD7911">
        <w:trPr>
          <w:tblCellSpacing w:w="20" w:type="dxa"/>
        </w:trPr>
        <w:tc>
          <w:tcPr>
            <w:tcW w:w="5803" w:type="dxa"/>
            <w:vAlign w:val="center"/>
          </w:tcPr>
          <w:p w14:paraId="1C5DED06" w14:textId="77777777" w:rsidR="008F72B0" w:rsidRPr="0098418C" w:rsidRDefault="008F72B0" w:rsidP="00CD7911">
            <w:r w:rsidRPr="0098418C">
              <w:t>Naam en adresgegevens opdrachtgever</w:t>
            </w:r>
          </w:p>
        </w:tc>
        <w:tc>
          <w:tcPr>
            <w:tcW w:w="3211" w:type="dxa"/>
            <w:vAlign w:val="center"/>
          </w:tcPr>
          <w:p w14:paraId="5A5AC862" w14:textId="77777777" w:rsidR="008F72B0" w:rsidRPr="0098418C" w:rsidRDefault="008F72B0" w:rsidP="00CD7911"/>
          <w:p w14:paraId="67C64332" w14:textId="77777777" w:rsidR="008F72B0" w:rsidRPr="0098418C" w:rsidRDefault="008F72B0" w:rsidP="00CD7911"/>
        </w:tc>
      </w:tr>
      <w:tr w:rsidR="008F72B0" w:rsidRPr="00BD32DC" w14:paraId="388E8568" w14:textId="77777777" w:rsidTr="00CD7911">
        <w:trPr>
          <w:trHeight w:val="407"/>
          <w:tblCellSpacing w:w="20" w:type="dxa"/>
        </w:trPr>
        <w:tc>
          <w:tcPr>
            <w:tcW w:w="5803" w:type="dxa"/>
            <w:vAlign w:val="center"/>
          </w:tcPr>
          <w:p w14:paraId="5270D3AF" w14:textId="77777777" w:rsidR="008F72B0" w:rsidRPr="0098418C" w:rsidRDefault="008F72B0" w:rsidP="00CD7911">
            <w:r w:rsidRPr="0098418C">
              <w:t>Soort organisatie</w:t>
            </w:r>
          </w:p>
        </w:tc>
        <w:tc>
          <w:tcPr>
            <w:tcW w:w="3211" w:type="dxa"/>
            <w:vAlign w:val="center"/>
          </w:tcPr>
          <w:p w14:paraId="4D75BADD" w14:textId="77777777" w:rsidR="008F72B0" w:rsidRPr="0098418C" w:rsidRDefault="008F72B0" w:rsidP="00CD7911">
            <w:r w:rsidRPr="0098418C">
              <w:t>publiekrechtelijk / privaatrechtelijk</w:t>
            </w:r>
          </w:p>
        </w:tc>
      </w:tr>
      <w:tr w:rsidR="008F72B0" w:rsidRPr="00BD32DC" w14:paraId="58B0F293" w14:textId="77777777" w:rsidTr="00CD7911">
        <w:trPr>
          <w:tblCellSpacing w:w="20" w:type="dxa"/>
        </w:trPr>
        <w:tc>
          <w:tcPr>
            <w:tcW w:w="5803" w:type="dxa"/>
            <w:vAlign w:val="center"/>
          </w:tcPr>
          <w:p w14:paraId="4EA0A772" w14:textId="77777777" w:rsidR="008F72B0" w:rsidRPr="0098418C" w:rsidRDefault="008F72B0" w:rsidP="00CD7911">
            <w:r w:rsidRPr="0098418C">
              <w:t>Contactpersoon en telefoonnummer</w:t>
            </w:r>
          </w:p>
        </w:tc>
        <w:tc>
          <w:tcPr>
            <w:tcW w:w="3211" w:type="dxa"/>
            <w:vAlign w:val="center"/>
          </w:tcPr>
          <w:p w14:paraId="044490E4" w14:textId="77777777" w:rsidR="008F72B0" w:rsidRPr="0098418C" w:rsidRDefault="008F72B0" w:rsidP="00CD7911"/>
          <w:p w14:paraId="55773173" w14:textId="77777777" w:rsidR="008F72B0" w:rsidRPr="0098418C" w:rsidRDefault="008F72B0" w:rsidP="00CD7911"/>
        </w:tc>
      </w:tr>
      <w:tr w:rsidR="008F72B0" w:rsidRPr="00BD32DC" w14:paraId="2A7E155D" w14:textId="77777777" w:rsidTr="00CD7911">
        <w:trPr>
          <w:trHeight w:val="487"/>
          <w:tblCellSpacing w:w="20" w:type="dxa"/>
        </w:trPr>
        <w:tc>
          <w:tcPr>
            <w:tcW w:w="5803" w:type="dxa"/>
          </w:tcPr>
          <w:p w14:paraId="1756DD87" w14:textId="77777777" w:rsidR="008F72B0" w:rsidRPr="0098418C" w:rsidRDefault="008F72B0" w:rsidP="00CD7911"/>
          <w:p w14:paraId="7A7D3BA3" w14:textId="77777777" w:rsidR="008F72B0" w:rsidRPr="0098418C" w:rsidRDefault="008F72B0" w:rsidP="00CD7911">
            <w:r w:rsidRPr="0098418C">
              <w:t>Contractperiode/uitvoeringsperiode</w:t>
            </w:r>
          </w:p>
        </w:tc>
        <w:tc>
          <w:tcPr>
            <w:tcW w:w="3211" w:type="dxa"/>
            <w:vAlign w:val="center"/>
          </w:tcPr>
          <w:p w14:paraId="3165D3E0" w14:textId="77777777" w:rsidR="008F72B0" w:rsidRPr="0098418C" w:rsidRDefault="008F72B0" w:rsidP="00CD7911"/>
        </w:tc>
      </w:tr>
      <w:tr w:rsidR="008F72B0" w:rsidRPr="00BD32DC" w14:paraId="2B58A419" w14:textId="77777777" w:rsidTr="00CD7911">
        <w:trPr>
          <w:trHeight w:val="487"/>
          <w:tblCellSpacing w:w="20" w:type="dxa"/>
        </w:trPr>
        <w:tc>
          <w:tcPr>
            <w:tcW w:w="5803" w:type="dxa"/>
          </w:tcPr>
          <w:p w14:paraId="42065439" w14:textId="77777777" w:rsidR="008F72B0" w:rsidRPr="0098418C" w:rsidRDefault="008F72B0" w:rsidP="00CD7911"/>
          <w:p w14:paraId="07D9D478" w14:textId="77777777" w:rsidR="008F72B0" w:rsidRPr="0098418C" w:rsidRDefault="008F72B0" w:rsidP="00CD7911">
            <w:r w:rsidRPr="0098418C">
              <w:t>Duur van het contract/duur uitvoering (van datum tot datum)</w:t>
            </w:r>
          </w:p>
        </w:tc>
        <w:tc>
          <w:tcPr>
            <w:tcW w:w="3211" w:type="dxa"/>
            <w:vAlign w:val="center"/>
          </w:tcPr>
          <w:p w14:paraId="4AB8B731" w14:textId="77777777" w:rsidR="008F72B0" w:rsidRPr="0098418C" w:rsidRDefault="008F72B0" w:rsidP="00CD7911"/>
        </w:tc>
      </w:tr>
      <w:tr w:rsidR="008F72B0" w:rsidRPr="00BD32DC" w14:paraId="5E9CE5CB" w14:textId="77777777" w:rsidTr="00CD7911">
        <w:trPr>
          <w:trHeight w:val="487"/>
          <w:tblCellSpacing w:w="20" w:type="dxa"/>
        </w:trPr>
        <w:tc>
          <w:tcPr>
            <w:tcW w:w="5803" w:type="dxa"/>
          </w:tcPr>
          <w:p w14:paraId="029C2FFF" w14:textId="77777777" w:rsidR="008F72B0" w:rsidRPr="0098418C" w:rsidRDefault="008F72B0" w:rsidP="00CD7911"/>
          <w:p w14:paraId="3CEA061B" w14:textId="77777777" w:rsidR="008F72B0" w:rsidRPr="0098418C" w:rsidRDefault="008F72B0" w:rsidP="00CD7911">
            <w:r w:rsidRPr="0098418C">
              <w:t>Positie van inschrijver in het project en percentage van de opdracht</w:t>
            </w:r>
          </w:p>
          <w:p w14:paraId="78F903B0" w14:textId="77777777" w:rsidR="008F72B0" w:rsidRPr="0098418C" w:rsidRDefault="008F72B0" w:rsidP="00CD7911"/>
        </w:tc>
        <w:tc>
          <w:tcPr>
            <w:tcW w:w="3211" w:type="dxa"/>
            <w:vAlign w:val="center"/>
          </w:tcPr>
          <w:p w14:paraId="040F6B88" w14:textId="77777777" w:rsidR="008F72B0" w:rsidRPr="0098418C" w:rsidRDefault="008F72B0" w:rsidP="00CD7911">
            <w:r w:rsidRPr="0098418C">
              <w:t xml:space="preserve">Zelfstandig inschrijver / combinant  / derde (onderaannemer) </w:t>
            </w:r>
          </w:p>
        </w:tc>
      </w:tr>
      <w:tr w:rsidR="008F72B0" w:rsidRPr="00BD32DC" w14:paraId="324692E5" w14:textId="77777777" w:rsidTr="00CD7911">
        <w:trPr>
          <w:trHeight w:val="487"/>
          <w:tblCellSpacing w:w="20" w:type="dxa"/>
        </w:trPr>
        <w:tc>
          <w:tcPr>
            <w:tcW w:w="5803" w:type="dxa"/>
          </w:tcPr>
          <w:p w14:paraId="44288F16" w14:textId="77777777" w:rsidR="008F72B0" w:rsidRPr="0098418C" w:rsidRDefault="008F72B0" w:rsidP="00CD7911"/>
          <w:p w14:paraId="63061FDF" w14:textId="77777777" w:rsidR="008F72B0" w:rsidRPr="0098418C" w:rsidRDefault="008F72B0" w:rsidP="00CD7911">
            <w:r w:rsidRPr="0098418C">
              <w:t xml:space="preserve">Contractwaarde </w:t>
            </w:r>
          </w:p>
        </w:tc>
        <w:tc>
          <w:tcPr>
            <w:tcW w:w="3211" w:type="dxa"/>
            <w:vAlign w:val="center"/>
          </w:tcPr>
          <w:p w14:paraId="7D01A8E4" w14:textId="77777777" w:rsidR="008F72B0" w:rsidRPr="0098418C" w:rsidRDefault="008F72B0" w:rsidP="00CD7911"/>
          <w:p w14:paraId="43B92ED6" w14:textId="77777777" w:rsidR="008F72B0" w:rsidRPr="0098418C" w:rsidRDefault="008F72B0" w:rsidP="00CD7911">
            <w:r w:rsidRPr="0098418C">
              <w:t xml:space="preserve">€ </w:t>
            </w:r>
          </w:p>
        </w:tc>
      </w:tr>
      <w:tr w:rsidR="008F72B0" w:rsidRPr="00BD32DC" w14:paraId="0163BE4A" w14:textId="77777777" w:rsidTr="00CD7911">
        <w:trPr>
          <w:trHeight w:val="487"/>
          <w:tblCellSpacing w:w="20" w:type="dxa"/>
        </w:trPr>
        <w:tc>
          <w:tcPr>
            <w:tcW w:w="5803" w:type="dxa"/>
          </w:tcPr>
          <w:p w14:paraId="587E3C26" w14:textId="77777777" w:rsidR="008F72B0" w:rsidRPr="0098418C" w:rsidRDefault="008F72B0" w:rsidP="00CD7911"/>
          <w:p w14:paraId="7DD6594A" w14:textId="77777777" w:rsidR="008F72B0" w:rsidRPr="0098418C" w:rsidRDefault="008F72B0" w:rsidP="00CD7911">
            <w:r w:rsidRPr="0098418C">
              <w:t>Gefactureerde bedrag</w:t>
            </w:r>
          </w:p>
        </w:tc>
        <w:tc>
          <w:tcPr>
            <w:tcW w:w="3211" w:type="dxa"/>
            <w:vAlign w:val="center"/>
          </w:tcPr>
          <w:p w14:paraId="232C63C5" w14:textId="77777777" w:rsidR="008F72B0" w:rsidRPr="0098418C" w:rsidRDefault="008F72B0" w:rsidP="00CD7911"/>
          <w:p w14:paraId="78FC4804" w14:textId="77777777" w:rsidR="008F72B0" w:rsidRPr="0098418C" w:rsidRDefault="008F72B0" w:rsidP="00CD7911">
            <w:r w:rsidRPr="0098418C">
              <w:t>€</w:t>
            </w:r>
          </w:p>
        </w:tc>
      </w:tr>
    </w:tbl>
    <w:p w14:paraId="6A87C1AC" w14:textId="77777777" w:rsidR="008F72B0" w:rsidRDefault="008F72B0" w:rsidP="008F72B0"/>
    <w:p w14:paraId="751DC471" w14:textId="77777777" w:rsidR="008F72B0" w:rsidRDefault="008F72B0" w:rsidP="008F72B0"/>
    <w:p w14:paraId="12060A01" w14:textId="77777777" w:rsidR="008F72B0" w:rsidRDefault="008F72B0" w:rsidP="008F72B0"/>
    <w:p w14:paraId="0CBA9205" w14:textId="77777777" w:rsidR="008F72B0" w:rsidRDefault="008F72B0" w:rsidP="008F72B0"/>
    <w:p w14:paraId="6C80927F" w14:textId="77777777" w:rsidR="008F72B0" w:rsidRDefault="008F72B0" w:rsidP="008F72B0"/>
    <w:p w14:paraId="1B80F352" w14:textId="77777777" w:rsidR="008F72B0" w:rsidRDefault="008F72B0" w:rsidP="008F72B0"/>
    <w:p w14:paraId="3D035AE5" w14:textId="77777777" w:rsidR="008F72B0" w:rsidRDefault="008F72B0" w:rsidP="008F72B0"/>
    <w:p w14:paraId="44C2CF52" w14:textId="77777777" w:rsidR="008F72B0" w:rsidRDefault="008F72B0" w:rsidP="008F72B0"/>
    <w:p w14:paraId="380D5423" w14:textId="77777777" w:rsidR="008F72B0" w:rsidRDefault="008F72B0" w:rsidP="008F72B0"/>
    <w:p w14:paraId="23B77CAB" w14:textId="77777777" w:rsidR="008F72B0" w:rsidRDefault="008F72B0" w:rsidP="008F72B0"/>
    <w:p w14:paraId="307C658B" w14:textId="77777777" w:rsidR="008F72B0" w:rsidRDefault="008F72B0" w:rsidP="008F72B0"/>
    <w:p w14:paraId="3A352E9A" w14:textId="77777777" w:rsidR="008F72B0" w:rsidRDefault="008F72B0" w:rsidP="008F72B0"/>
    <w:p w14:paraId="27296A3F" w14:textId="6BFE5CDB" w:rsidR="63AC023D" w:rsidRDefault="63AC023D"/>
    <w:p w14:paraId="1692D6E2" w14:textId="77777777" w:rsidR="008F72B0" w:rsidRDefault="008F72B0" w:rsidP="008F72B0"/>
    <w:tbl>
      <w:tblPr>
        <w:tblW w:w="9134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863"/>
        <w:gridCol w:w="3271"/>
      </w:tblGrid>
      <w:tr w:rsidR="008F72B0" w:rsidRPr="0098418C" w14:paraId="6CA54E29" w14:textId="77777777" w:rsidTr="00CD7911">
        <w:trPr>
          <w:cantSplit/>
          <w:tblCellSpacing w:w="20" w:type="dxa"/>
        </w:trPr>
        <w:tc>
          <w:tcPr>
            <w:tcW w:w="9054" w:type="dxa"/>
            <w:gridSpan w:val="2"/>
            <w:vAlign w:val="center"/>
          </w:tcPr>
          <w:p w14:paraId="00984540" w14:textId="790FA3B9" w:rsidR="008F72B0" w:rsidRPr="0098418C" w:rsidRDefault="008F72B0" w:rsidP="00CD7911">
            <w:r w:rsidRPr="0098418C">
              <w:t xml:space="preserve">Referentie </w:t>
            </w:r>
            <w:r>
              <w:t>2 perceel 2</w:t>
            </w:r>
          </w:p>
        </w:tc>
      </w:tr>
      <w:tr w:rsidR="008F72B0" w:rsidRPr="0098418C" w14:paraId="4321B990" w14:textId="77777777" w:rsidTr="00CD7911">
        <w:trPr>
          <w:tblCellSpacing w:w="20" w:type="dxa"/>
        </w:trPr>
        <w:tc>
          <w:tcPr>
            <w:tcW w:w="5803" w:type="dxa"/>
            <w:vAlign w:val="center"/>
          </w:tcPr>
          <w:p w14:paraId="1CB477A7" w14:textId="77777777" w:rsidR="008F72B0" w:rsidRPr="0098418C" w:rsidRDefault="008F72B0" w:rsidP="00CD7911"/>
          <w:p w14:paraId="525F1151" w14:textId="77777777" w:rsidR="008F72B0" w:rsidRPr="0098418C" w:rsidRDefault="008F72B0" w:rsidP="00CD7911">
            <w:r w:rsidRPr="0098418C">
              <w:t>Naam inschrijver</w:t>
            </w:r>
          </w:p>
          <w:p w14:paraId="24282D7D" w14:textId="77777777" w:rsidR="008F72B0" w:rsidRPr="0098418C" w:rsidRDefault="008F72B0" w:rsidP="00CD7911"/>
        </w:tc>
        <w:tc>
          <w:tcPr>
            <w:tcW w:w="3211" w:type="dxa"/>
            <w:vAlign w:val="center"/>
          </w:tcPr>
          <w:p w14:paraId="3465DED1" w14:textId="77777777" w:rsidR="008F72B0" w:rsidRPr="0098418C" w:rsidRDefault="008F72B0" w:rsidP="00CD7911"/>
        </w:tc>
      </w:tr>
      <w:tr w:rsidR="008F72B0" w:rsidRPr="0098418C" w14:paraId="1AD3B2A5" w14:textId="77777777" w:rsidTr="00CD7911">
        <w:trPr>
          <w:tblCellSpacing w:w="20" w:type="dxa"/>
        </w:trPr>
        <w:tc>
          <w:tcPr>
            <w:tcW w:w="5803" w:type="dxa"/>
            <w:vAlign w:val="center"/>
          </w:tcPr>
          <w:p w14:paraId="690DEAF4" w14:textId="77777777" w:rsidR="008F72B0" w:rsidRPr="00F5487A" w:rsidRDefault="008F72B0" w:rsidP="008F72B0">
            <w:pPr>
              <w:pStyle w:val="Lijstopsomteken"/>
              <w:numPr>
                <w:ilvl w:val="0"/>
                <w:numId w:val="0"/>
              </w:numPr>
              <w:ind w:left="221"/>
              <w:rPr>
                <w:rFonts w:ascii="Segoe UI" w:eastAsiaTheme="minorEastAsia" w:hAnsi="Segoe UI" w:cs="Segoe UI"/>
                <w:sz w:val="20"/>
              </w:rPr>
            </w:pPr>
            <w:r w:rsidRPr="0098418C">
              <w:rPr>
                <w:rFonts w:ascii="Segoe UI" w:eastAsiaTheme="minorEastAsia" w:hAnsi="Segoe UI" w:cs="Segoe UI"/>
                <w:b/>
                <w:bCs/>
                <w:sz w:val="20"/>
              </w:rPr>
              <w:t xml:space="preserve">Kerncompetentie </w:t>
            </w:r>
            <w:r>
              <w:rPr>
                <w:rFonts w:ascii="Segoe UI" w:eastAsiaTheme="minorEastAsia" w:hAnsi="Segoe UI" w:cs="Segoe UI"/>
                <w:b/>
                <w:bCs/>
                <w:sz w:val="20"/>
              </w:rPr>
              <w:t>2</w:t>
            </w:r>
            <w:r w:rsidRPr="0098418C">
              <w:rPr>
                <w:rFonts w:ascii="Segoe UI" w:eastAsiaTheme="minorEastAsia" w:hAnsi="Segoe UI" w:cs="Segoe UI"/>
                <w:sz w:val="20"/>
              </w:rPr>
              <w:t xml:space="preserve">: </w:t>
            </w:r>
            <w:r w:rsidRPr="11109F53">
              <w:rPr>
                <w:rFonts w:ascii="Segoe UI" w:eastAsiaTheme="minorEastAsia" w:hAnsi="Segoe UI" w:cs="Segoe UI"/>
                <w:sz w:val="20"/>
              </w:rPr>
              <w:t xml:space="preserve">Inschrijver beschikt over kennis van en ervaring met het succesvol implementeren, inclusief integraal converteren en migreren van de gehele studentenpopulatie, </w:t>
            </w:r>
            <w:r>
              <w:rPr>
                <w:rFonts w:ascii="Segoe UI" w:eastAsiaTheme="minorEastAsia" w:hAnsi="Segoe UI" w:cs="Segoe UI"/>
                <w:sz w:val="20"/>
              </w:rPr>
              <w:t>v</w:t>
            </w:r>
            <w:r w:rsidRPr="00583529">
              <w:rPr>
                <w:rFonts w:ascii="Segoe UI" w:eastAsiaTheme="minorEastAsia" w:hAnsi="Segoe UI" w:cs="Segoe UI"/>
                <w:sz w:val="20"/>
              </w:rPr>
              <w:t xml:space="preserve">an een </w:t>
            </w:r>
            <w:r>
              <w:rPr>
                <w:rFonts w:ascii="Segoe UI" w:eastAsiaTheme="minorEastAsia" w:hAnsi="Segoe UI" w:cs="Segoe UI"/>
                <w:sz w:val="20"/>
              </w:rPr>
              <w:t>Studievoortgangssysteem, inclusief Portfolio</w:t>
            </w:r>
            <w:r w:rsidRPr="11109F53">
              <w:rPr>
                <w:rFonts w:ascii="Segoe UI" w:eastAsiaTheme="minorEastAsia" w:hAnsi="Segoe UI" w:cs="Segoe UI"/>
                <w:sz w:val="20"/>
              </w:rPr>
              <w:t xml:space="preserve"> ten behoeve van een bekostigde onderwijsorganisatie in of het Voortgezet Onderwijs, of het Middelbaar Beroepsonderwijs of het Hoger </w:t>
            </w:r>
            <w:r>
              <w:rPr>
                <w:rFonts w:ascii="Segoe UI" w:eastAsiaTheme="minorEastAsia" w:hAnsi="Segoe UI" w:cs="Segoe UI"/>
                <w:sz w:val="20"/>
              </w:rPr>
              <w:t>(</w:t>
            </w:r>
            <w:r w:rsidRPr="11109F53">
              <w:rPr>
                <w:rFonts w:ascii="Segoe UI" w:eastAsiaTheme="minorEastAsia" w:hAnsi="Segoe UI" w:cs="Segoe UI"/>
                <w:sz w:val="20"/>
              </w:rPr>
              <w:t>Beroeps</w:t>
            </w:r>
            <w:r>
              <w:rPr>
                <w:rFonts w:ascii="Segoe UI" w:eastAsiaTheme="minorEastAsia" w:hAnsi="Segoe UI" w:cs="Segoe UI"/>
                <w:sz w:val="20"/>
              </w:rPr>
              <w:t>)</w:t>
            </w:r>
            <w:r w:rsidRPr="11109F53">
              <w:rPr>
                <w:rFonts w:ascii="Segoe UI" w:eastAsiaTheme="minorEastAsia" w:hAnsi="Segoe UI" w:cs="Segoe UI"/>
                <w:sz w:val="20"/>
              </w:rPr>
              <w:t xml:space="preserve">onderwijs. </w:t>
            </w:r>
            <w:r>
              <w:rPr>
                <w:rFonts w:ascii="Segoe UI" w:eastAsiaTheme="minorEastAsia" w:hAnsi="Segoe UI" w:cs="Segoe UI"/>
                <w:sz w:val="20"/>
              </w:rPr>
              <w:t>U benoemt in de referentie het aantal studenten/leerlingen van de betreffende onderwijsinstelling.</w:t>
            </w:r>
          </w:p>
          <w:p w14:paraId="35A45915" w14:textId="77777777" w:rsidR="008F72B0" w:rsidRPr="0098418C" w:rsidRDefault="008F72B0" w:rsidP="00CD7911"/>
        </w:tc>
        <w:tc>
          <w:tcPr>
            <w:tcW w:w="3211" w:type="dxa"/>
            <w:vAlign w:val="center"/>
          </w:tcPr>
          <w:p w14:paraId="7CFA4315" w14:textId="77777777" w:rsidR="008F72B0" w:rsidRPr="0098418C" w:rsidRDefault="008F72B0" w:rsidP="00CD7911">
            <w:r>
              <w:t>&lt;Beschrijf de referentie zodat opdrachtgever kan zien dat er aan is voldaan&gt;</w:t>
            </w:r>
          </w:p>
          <w:p w14:paraId="27EC6F45" w14:textId="77777777" w:rsidR="008F72B0" w:rsidRPr="0098418C" w:rsidRDefault="008F72B0" w:rsidP="00CD7911"/>
          <w:p w14:paraId="3475809C" w14:textId="77777777" w:rsidR="008F72B0" w:rsidRPr="0098418C" w:rsidRDefault="008F72B0" w:rsidP="00CD7911"/>
        </w:tc>
      </w:tr>
      <w:tr w:rsidR="008F72B0" w:rsidRPr="0098418C" w14:paraId="5921F2E7" w14:textId="77777777" w:rsidTr="00CD7911">
        <w:trPr>
          <w:tblCellSpacing w:w="20" w:type="dxa"/>
        </w:trPr>
        <w:tc>
          <w:tcPr>
            <w:tcW w:w="5803" w:type="dxa"/>
            <w:vAlign w:val="center"/>
          </w:tcPr>
          <w:p w14:paraId="467932D7" w14:textId="77777777" w:rsidR="008F72B0" w:rsidRPr="0098418C" w:rsidRDefault="008F72B0" w:rsidP="00CD7911">
            <w:r w:rsidRPr="0098418C">
              <w:t>Naam en adresgegevens opdrachtgever</w:t>
            </w:r>
          </w:p>
        </w:tc>
        <w:tc>
          <w:tcPr>
            <w:tcW w:w="3211" w:type="dxa"/>
            <w:vAlign w:val="center"/>
          </w:tcPr>
          <w:p w14:paraId="32A04636" w14:textId="77777777" w:rsidR="008F72B0" w:rsidRPr="0098418C" w:rsidRDefault="008F72B0" w:rsidP="00CD7911"/>
          <w:p w14:paraId="49B252DE" w14:textId="77777777" w:rsidR="008F72B0" w:rsidRPr="0098418C" w:rsidRDefault="008F72B0" w:rsidP="00CD7911"/>
        </w:tc>
      </w:tr>
      <w:tr w:rsidR="008F72B0" w:rsidRPr="0098418C" w14:paraId="56EEFA3A" w14:textId="77777777" w:rsidTr="00CD7911">
        <w:trPr>
          <w:trHeight w:val="407"/>
          <w:tblCellSpacing w:w="20" w:type="dxa"/>
        </w:trPr>
        <w:tc>
          <w:tcPr>
            <w:tcW w:w="5803" w:type="dxa"/>
            <w:vAlign w:val="center"/>
          </w:tcPr>
          <w:p w14:paraId="0670631C" w14:textId="77777777" w:rsidR="008F72B0" w:rsidRPr="0098418C" w:rsidRDefault="008F72B0" w:rsidP="00CD7911">
            <w:r w:rsidRPr="0098418C">
              <w:t>Soort organisatie</w:t>
            </w:r>
          </w:p>
        </w:tc>
        <w:tc>
          <w:tcPr>
            <w:tcW w:w="3211" w:type="dxa"/>
            <w:vAlign w:val="center"/>
          </w:tcPr>
          <w:p w14:paraId="2096DED3" w14:textId="77777777" w:rsidR="008F72B0" w:rsidRPr="0098418C" w:rsidRDefault="008F72B0" w:rsidP="00CD7911">
            <w:r w:rsidRPr="0098418C">
              <w:t>publiekrechtelijk / privaatrechtelijk</w:t>
            </w:r>
          </w:p>
        </w:tc>
      </w:tr>
      <w:tr w:rsidR="008F72B0" w:rsidRPr="0098418C" w14:paraId="2579B6F9" w14:textId="77777777" w:rsidTr="00CD7911">
        <w:trPr>
          <w:tblCellSpacing w:w="20" w:type="dxa"/>
        </w:trPr>
        <w:tc>
          <w:tcPr>
            <w:tcW w:w="5803" w:type="dxa"/>
            <w:vAlign w:val="center"/>
          </w:tcPr>
          <w:p w14:paraId="2902580A" w14:textId="77777777" w:rsidR="008F72B0" w:rsidRPr="0098418C" w:rsidRDefault="008F72B0" w:rsidP="00CD7911">
            <w:r w:rsidRPr="0098418C">
              <w:t>Contactpersoon en telefoonnummer</w:t>
            </w:r>
          </w:p>
        </w:tc>
        <w:tc>
          <w:tcPr>
            <w:tcW w:w="3211" w:type="dxa"/>
            <w:vAlign w:val="center"/>
          </w:tcPr>
          <w:p w14:paraId="59F850B9" w14:textId="77777777" w:rsidR="008F72B0" w:rsidRPr="0098418C" w:rsidRDefault="008F72B0" w:rsidP="00CD7911"/>
          <w:p w14:paraId="263DA1ED" w14:textId="77777777" w:rsidR="008F72B0" w:rsidRPr="0098418C" w:rsidRDefault="008F72B0" w:rsidP="00CD7911"/>
        </w:tc>
      </w:tr>
      <w:tr w:rsidR="008F72B0" w:rsidRPr="0098418C" w14:paraId="2852CB85" w14:textId="77777777" w:rsidTr="00CD7911">
        <w:trPr>
          <w:trHeight w:val="487"/>
          <w:tblCellSpacing w:w="20" w:type="dxa"/>
        </w:trPr>
        <w:tc>
          <w:tcPr>
            <w:tcW w:w="5803" w:type="dxa"/>
          </w:tcPr>
          <w:p w14:paraId="496D38EF" w14:textId="77777777" w:rsidR="008F72B0" w:rsidRPr="0098418C" w:rsidRDefault="008F72B0" w:rsidP="00CD7911"/>
          <w:p w14:paraId="7E2E17CA" w14:textId="77777777" w:rsidR="008F72B0" w:rsidRPr="0098418C" w:rsidRDefault="008F72B0" w:rsidP="00CD7911">
            <w:r w:rsidRPr="0098418C">
              <w:t>Contractperiode/uitvoeringsperiode</w:t>
            </w:r>
            <w:r>
              <w:t xml:space="preserve"> </w:t>
            </w:r>
          </w:p>
        </w:tc>
        <w:tc>
          <w:tcPr>
            <w:tcW w:w="3211" w:type="dxa"/>
            <w:vAlign w:val="center"/>
          </w:tcPr>
          <w:p w14:paraId="4953A0F6" w14:textId="77777777" w:rsidR="008F72B0" w:rsidRPr="0098418C" w:rsidRDefault="008F72B0" w:rsidP="00CD7911"/>
        </w:tc>
      </w:tr>
      <w:tr w:rsidR="008F72B0" w:rsidRPr="0098418C" w14:paraId="24CD57AB" w14:textId="77777777" w:rsidTr="00CD7911">
        <w:trPr>
          <w:trHeight w:val="487"/>
          <w:tblCellSpacing w:w="20" w:type="dxa"/>
        </w:trPr>
        <w:tc>
          <w:tcPr>
            <w:tcW w:w="5803" w:type="dxa"/>
          </w:tcPr>
          <w:p w14:paraId="0B56721B" w14:textId="77777777" w:rsidR="008F72B0" w:rsidRPr="0098418C" w:rsidRDefault="008F72B0" w:rsidP="00CD7911"/>
          <w:p w14:paraId="0E641F8C" w14:textId="77777777" w:rsidR="008F72B0" w:rsidRPr="0098418C" w:rsidRDefault="008F72B0" w:rsidP="00CD7911">
            <w:r w:rsidRPr="0098418C">
              <w:t>Positie van inschrijver in het project en percentage van de opdracht</w:t>
            </w:r>
          </w:p>
          <w:p w14:paraId="321AF801" w14:textId="77777777" w:rsidR="008F72B0" w:rsidRPr="0098418C" w:rsidRDefault="008F72B0" w:rsidP="00CD7911"/>
        </w:tc>
        <w:tc>
          <w:tcPr>
            <w:tcW w:w="3211" w:type="dxa"/>
            <w:vAlign w:val="center"/>
          </w:tcPr>
          <w:p w14:paraId="4FA91667" w14:textId="77777777" w:rsidR="008F72B0" w:rsidRPr="0098418C" w:rsidRDefault="008F72B0" w:rsidP="00CD7911">
            <w:r w:rsidRPr="0098418C">
              <w:t xml:space="preserve">Zelfstandig inschrijver / combinant  / derde (onderaannemer) </w:t>
            </w:r>
          </w:p>
        </w:tc>
      </w:tr>
      <w:tr w:rsidR="008F72B0" w:rsidRPr="0098418C" w14:paraId="5012A19E" w14:textId="77777777" w:rsidTr="00CD7911">
        <w:trPr>
          <w:trHeight w:val="487"/>
          <w:tblCellSpacing w:w="20" w:type="dxa"/>
        </w:trPr>
        <w:tc>
          <w:tcPr>
            <w:tcW w:w="5803" w:type="dxa"/>
          </w:tcPr>
          <w:p w14:paraId="74A90453" w14:textId="77777777" w:rsidR="008F72B0" w:rsidRPr="0098418C" w:rsidRDefault="008F72B0" w:rsidP="00CD7911"/>
          <w:p w14:paraId="1317CFC1" w14:textId="77777777" w:rsidR="008F72B0" w:rsidRPr="0098418C" w:rsidRDefault="008F72B0" w:rsidP="00CD7911">
            <w:r w:rsidRPr="0098418C">
              <w:t xml:space="preserve">Contractwaarde </w:t>
            </w:r>
          </w:p>
        </w:tc>
        <w:tc>
          <w:tcPr>
            <w:tcW w:w="3211" w:type="dxa"/>
            <w:vAlign w:val="center"/>
          </w:tcPr>
          <w:p w14:paraId="1389CC4C" w14:textId="77777777" w:rsidR="008F72B0" w:rsidRPr="0098418C" w:rsidRDefault="008F72B0" w:rsidP="00CD7911"/>
          <w:p w14:paraId="286F4764" w14:textId="77777777" w:rsidR="008F72B0" w:rsidRPr="0098418C" w:rsidRDefault="008F72B0" w:rsidP="00CD7911">
            <w:r w:rsidRPr="0098418C">
              <w:t xml:space="preserve">€ </w:t>
            </w:r>
          </w:p>
        </w:tc>
      </w:tr>
      <w:tr w:rsidR="008F72B0" w:rsidRPr="0098418C" w14:paraId="43DCB925" w14:textId="77777777" w:rsidTr="00CD7911">
        <w:trPr>
          <w:trHeight w:val="487"/>
          <w:tblCellSpacing w:w="20" w:type="dxa"/>
        </w:trPr>
        <w:tc>
          <w:tcPr>
            <w:tcW w:w="5803" w:type="dxa"/>
          </w:tcPr>
          <w:p w14:paraId="75CEFF84" w14:textId="77777777" w:rsidR="008F72B0" w:rsidRPr="0098418C" w:rsidRDefault="008F72B0" w:rsidP="00CD7911"/>
          <w:p w14:paraId="212D51FB" w14:textId="77777777" w:rsidR="008F72B0" w:rsidRPr="0098418C" w:rsidRDefault="008F72B0" w:rsidP="00CD7911">
            <w:r w:rsidRPr="0098418C">
              <w:t>Gefactureerde bedrag</w:t>
            </w:r>
          </w:p>
        </w:tc>
        <w:tc>
          <w:tcPr>
            <w:tcW w:w="3211" w:type="dxa"/>
            <w:vAlign w:val="center"/>
          </w:tcPr>
          <w:p w14:paraId="62AEDABB" w14:textId="77777777" w:rsidR="008F72B0" w:rsidRPr="0098418C" w:rsidRDefault="008F72B0" w:rsidP="00CD7911"/>
          <w:p w14:paraId="690A1BE3" w14:textId="77777777" w:rsidR="008F72B0" w:rsidRPr="0098418C" w:rsidRDefault="008F72B0" w:rsidP="00CD7911">
            <w:r w:rsidRPr="0098418C">
              <w:t>€</w:t>
            </w:r>
          </w:p>
        </w:tc>
      </w:tr>
    </w:tbl>
    <w:p w14:paraId="05B78694" w14:textId="77777777" w:rsidR="008F72B0" w:rsidRDefault="008F72B0" w:rsidP="008F72B0"/>
    <w:p w14:paraId="6CB28FD7" w14:textId="77777777" w:rsidR="008F72B0" w:rsidRDefault="008F72B0" w:rsidP="008F72B0"/>
    <w:p w14:paraId="3BB7FF64" w14:textId="77777777" w:rsidR="0098418C" w:rsidRDefault="0098418C" w:rsidP="005C09B3"/>
    <w:sectPr w:rsidR="0098418C" w:rsidSect="005C09B3">
      <w:headerReference w:type="default" r:id="rId11"/>
      <w:headerReference w:type="first" r:id="rId12"/>
      <w:pgSz w:w="11906" w:h="16838" w:code="9"/>
      <w:pgMar w:top="2410" w:right="1701" w:bottom="79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4F6EE" w14:textId="77777777" w:rsidR="00F64D81" w:rsidRDefault="00F64D81" w:rsidP="00D17524">
      <w:pPr>
        <w:spacing w:line="240" w:lineRule="auto"/>
      </w:pPr>
      <w:r>
        <w:separator/>
      </w:r>
    </w:p>
  </w:endnote>
  <w:endnote w:type="continuationSeparator" w:id="0">
    <w:p w14:paraId="221A8D67" w14:textId="77777777" w:rsidR="00F64D81" w:rsidRDefault="00F64D81" w:rsidP="00D17524">
      <w:pPr>
        <w:spacing w:line="240" w:lineRule="auto"/>
      </w:pPr>
      <w:r>
        <w:continuationSeparator/>
      </w:r>
    </w:p>
  </w:endnote>
  <w:endnote w:type="continuationNotice" w:id="1">
    <w:p w14:paraId="35C40D99" w14:textId="77777777" w:rsidR="00F64D81" w:rsidRDefault="00F64D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69610" w14:textId="77777777" w:rsidR="00F64D81" w:rsidRDefault="00F64D81" w:rsidP="00D17524">
      <w:pPr>
        <w:spacing w:line="240" w:lineRule="auto"/>
      </w:pPr>
      <w:r>
        <w:separator/>
      </w:r>
    </w:p>
  </w:footnote>
  <w:footnote w:type="continuationSeparator" w:id="0">
    <w:p w14:paraId="6831348D" w14:textId="77777777" w:rsidR="00F64D81" w:rsidRDefault="00F64D81" w:rsidP="00D17524">
      <w:pPr>
        <w:spacing w:line="240" w:lineRule="auto"/>
      </w:pPr>
      <w:r>
        <w:continuationSeparator/>
      </w:r>
    </w:p>
  </w:footnote>
  <w:footnote w:type="continuationNotice" w:id="1">
    <w:p w14:paraId="72B76307" w14:textId="77777777" w:rsidR="00F64D81" w:rsidRDefault="00F64D8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4566E" w14:textId="77777777" w:rsidR="00D17524" w:rsidRDefault="00F91AAD">
    <w:pPr>
      <w:pStyle w:val="Kopteks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1" layoutInCell="1" allowOverlap="1" wp14:anchorId="147BED8A" wp14:editId="71547EB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2235600" cy="2966400"/>
              <wp:effectExtent l="0" t="0" r="0" b="5715"/>
              <wp:wrapNone/>
              <wp:docPr id="11" name="Groep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235600" cy="2966400"/>
                        <a:chOff x="0" y="0"/>
                        <a:chExt cx="2318329" cy="3078000"/>
                      </a:xfrm>
                    </wpg:grpSpPr>
                    <wps:wsp>
                      <wps:cNvPr id="5" name="Firda_vorm_volgvel"/>
                      <wps:cNvSpPr/>
                      <wps:spPr>
                        <a:xfrm rot="5400000">
                          <a:off x="-650880" y="650880"/>
                          <a:ext cx="3078000" cy="1776240"/>
                        </a:xfrm>
                        <a:prstGeom prst="rtTriangle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" name="Firda_Logo_Volgvel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58694" y="162595"/>
                          <a:ext cx="2159635" cy="10795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 xmlns:arto="http://schemas.microsoft.com/office/word/2006/arto">
          <w:pict>
            <v:group id="Groep 11" style="position:absolute;margin-left:0;margin-top:0;width:176.05pt;height:233.55pt;z-index:251667456;mso-position-horizontal-relative:page;mso-position-vertical-relative:page;mso-width-relative:margin;mso-height-relative:margin" coordsize="23183,30780" o:spid="_x0000_s1026" w14:anchorId="2F81C69B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">
              <o:lock v:ext="edit" aspectratio="t"/>
              <v:shapetype id="_x0000_t6" coordsize="21600,21600" o:spt="6" path="m,l,21600r21600,xe">
                <v:stroke joinstyle="miter"/>
                <v:path textboxrect="1800,12600,12600,19800" gradientshapeok="t" o:connecttype="custom" o:connectlocs="0,0;0,10800;0,21600;10800,21600;21600,21600;10800,10800"/>
              </v:shapetype>
              <v:shape id="Firda_vorm_volgvel" style="position:absolute;left:-6509;top:6509;width:30780;height:17762;rotation:90;visibility:visible;mso-wrap-style:square;v-text-anchor:middle" o:spid="_x0000_s1027" fillcolor="#bccec2 [3208]" stroked="f" strokeweight="1pt" type="#_x0000_t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"/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Firda_Logo_Volgvel" style="position:absolute;left:1586;top:1625;width:21597;height:10795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">
                <v:imagedata o:title="" r:id="rId3"/>
              </v:shape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421D4" w14:textId="77777777" w:rsidR="00D17524" w:rsidRDefault="008570AC">
    <w:pPr>
      <w:pStyle w:val="Kopteks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1" layoutInCell="1" allowOverlap="1" wp14:anchorId="518E9D3B" wp14:editId="6732BD6B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2235600" cy="2966400"/>
              <wp:effectExtent l="0" t="0" r="0" b="5715"/>
              <wp:wrapNone/>
              <wp:docPr id="4" name="Groep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235600" cy="2966400"/>
                        <a:chOff x="0" y="0"/>
                        <a:chExt cx="2318329" cy="3078000"/>
                      </a:xfrm>
                    </wpg:grpSpPr>
                    <wps:wsp>
                      <wps:cNvPr id="12" name="Firda_vorm_volgvel"/>
                      <wps:cNvSpPr/>
                      <wps:spPr>
                        <a:xfrm rot="5400000">
                          <a:off x="-650880" y="650880"/>
                          <a:ext cx="3078000" cy="1776240"/>
                        </a:xfrm>
                        <a:prstGeom prst="rtTriangle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Firda_Logo_Volgvel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58694" y="162595"/>
                          <a:ext cx="2159635" cy="10795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 xmlns:arto="http://schemas.microsoft.com/office/word/2006/arto">
          <w:pict>
            <v:group id="Groep 11" style="position:absolute;margin-left:0;margin-top:0;width:176.05pt;height:233.55pt;z-index:251670528;mso-position-horizontal-relative:page;mso-position-vertical-relative:page;mso-width-relative:margin;mso-height-relative:margin" coordsize="23183,30780" o:spid="_x0000_s1026" w14:anchorId="41CE0272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">
              <o:lock v:ext="edit" aspectratio="t"/>
              <v:shapetype id="_x0000_t6" coordsize="21600,21600" o:spt="6" path="m,l,21600r21600,xe">
                <v:stroke joinstyle="miter"/>
                <v:path textboxrect="1800,12600,12600,19800" gradientshapeok="t" o:connecttype="custom" o:connectlocs="0,0;0,10800;0,21600;10800,21600;21600,21600;10800,10800"/>
              </v:shapetype>
              <v:shape id="Firda_vorm_volgvel" style="position:absolute;left:-6509;top:6509;width:30780;height:17762;rotation:90;visibility:visible;mso-wrap-style:square;v-text-anchor:middle" o:spid="_x0000_s1027" fillcolor="#bccec2 [3208]" stroked="f" strokeweight="1pt" type="#_x0000_t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"/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Firda_Logo_Volgvel" style="position:absolute;left:1586;top:1625;width:21597;height:10795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">
                <v:imagedata o:title="" r:id="rId4"/>
              </v:shape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5A4"/>
    <w:multiLevelType w:val="multilevel"/>
    <w:tmpl w:val="E70E8D06"/>
    <w:numStyleLink w:val="stijlNummers"/>
  </w:abstractNum>
  <w:abstractNum w:abstractNumId="1" w15:restartNumberingAfterBreak="0">
    <w:nsid w:val="02EB12A1"/>
    <w:multiLevelType w:val="hybridMultilevel"/>
    <w:tmpl w:val="C3622564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E4250F"/>
    <w:multiLevelType w:val="multilevel"/>
    <w:tmpl w:val="427274CE"/>
    <w:styleLink w:val="Huisstijl-Opsomming"/>
    <w:lvl w:ilvl="0">
      <w:start w:val="1"/>
      <w:numFmt w:val="bullet"/>
      <w:pStyle w:val="Lijstopsomteken"/>
      <w:lvlText w:val="-"/>
      <w:lvlJc w:val="left"/>
      <w:pPr>
        <w:ind w:left="221" w:hanging="221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>
      <w:start w:val="1"/>
      <w:numFmt w:val="bullet"/>
      <w:pStyle w:val="Lijstopsomteken2"/>
      <w:lvlText w:val="."/>
      <w:lvlJc w:val="left"/>
      <w:pPr>
        <w:ind w:left="442" w:hanging="221"/>
      </w:pPr>
      <w:rPr>
        <w:rFonts w:ascii="Times New Roman" w:hAnsi="Times New Roman" w:cs="Times New Roman" w:hint="default"/>
        <w:color w:val="auto"/>
        <w:szCs w:val="18"/>
      </w:rPr>
    </w:lvl>
    <w:lvl w:ilvl="2">
      <w:start w:val="1"/>
      <w:numFmt w:val="bullet"/>
      <w:pStyle w:val="Lijstopsomteken3"/>
      <w:lvlText w:val=""/>
      <w:lvlJc w:val="left"/>
      <w:pPr>
        <w:ind w:left="658" w:hanging="216"/>
      </w:pPr>
      <w:rPr>
        <w:rFonts w:ascii="Symbol" w:hAnsi="Symbol" w:cs="Times New Roman" w:hint="default"/>
        <w:color w:val="auto"/>
        <w:szCs w:val="1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7F7769"/>
    <w:multiLevelType w:val="multilevel"/>
    <w:tmpl w:val="E70E8D06"/>
    <w:styleLink w:val="stijlNummers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  <w:b/>
        <w:i w:val="0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  <w:b/>
        <w:i w:val="0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  <w:b/>
        <w:i w:val="0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  <w:b/>
        <w:i w:val="0"/>
      </w:rPr>
    </w:lvl>
    <w:lvl w:ilvl="5">
      <w:start w:val="1"/>
      <w:numFmt w:val="decimal"/>
      <w:lvlText w:val="%6"/>
      <w:lvlJc w:val="left"/>
      <w:pPr>
        <w:ind w:left="1701" w:hanging="281"/>
      </w:pPr>
      <w:rPr>
        <w:rFonts w:hint="default"/>
        <w:b/>
        <w:i w:val="0"/>
      </w:rPr>
    </w:lvl>
    <w:lvl w:ilvl="6">
      <w:start w:val="1"/>
      <w:numFmt w:val="decimal"/>
      <w:lvlText w:val="%7"/>
      <w:lvlJc w:val="left"/>
      <w:pPr>
        <w:ind w:left="1985" w:hanging="284"/>
      </w:pPr>
      <w:rPr>
        <w:rFonts w:hint="default"/>
        <w:b/>
        <w:i w:val="0"/>
      </w:rPr>
    </w:lvl>
    <w:lvl w:ilvl="7">
      <w:start w:val="1"/>
      <w:numFmt w:val="decimal"/>
      <w:lvlText w:val="%8"/>
      <w:lvlJc w:val="left"/>
      <w:pPr>
        <w:ind w:left="2268" w:hanging="283"/>
      </w:pPr>
      <w:rPr>
        <w:rFonts w:hint="default"/>
        <w:b/>
        <w:i w:val="0"/>
      </w:rPr>
    </w:lvl>
    <w:lvl w:ilvl="8">
      <w:start w:val="1"/>
      <w:numFmt w:val="decimal"/>
      <w:lvlText w:val="%9"/>
      <w:lvlJc w:val="left"/>
      <w:pPr>
        <w:ind w:left="2552" w:hanging="284"/>
      </w:pPr>
      <w:rPr>
        <w:rFonts w:hint="default"/>
        <w:b/>
        <w:i w:val="0"/>
      </w:rPr>
    </w:lvl>
  </w:abstractNum>
  <w:abstractNum w:abstractNumId="4" w15:restartNumberingAfterBreak="0">
    <w:nsid w:val="11ED621A"/>
    <w:multiLevelType w:val="hybridMultilevel"/>
    <w:tmpl w:val="8A401D7A"/>
    <w:lvl w:ilvl="0" w:tplc="1A3017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720F5"/>
    <w:multiLevelType w:val="hybridMultilevel"/>
    <w:tmpl w:val="0C9ADB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71348"/>
    <w:multiLevelType w:val="multilevel"/>
    <w:tmpl w:val="ED9C26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6353AB"/>
    <w:multiLevelType w:val="multilevel"/>
    <w:tmpl w:val="E70E8D06"/>
    <w:numStyleLink w:val="stijlNummers"/>
  </w:abstractNum>
  <w:abstractNum w:abstractNumId="8" w15:restartNumberingAfterBreak="0">
    <w:nsid w:val="20995557"/>
    <w:multiLevelType w:val="hybridMultilevel"/>
    <w:tmpl w:val="89701ACC"/>
    <w:lvl w:ilvl="0" w:tplc="DA266F4E">
      <w:start w:val="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53D"/>
    <w:multiLevelType w:val="hybridMultilevel"/>
    <w:tmpl w:val="59F80B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034BF"/>
    <w:multiLevelType w:val="hybridMultilevel"/>
    <w:tmpl w:val="4E8811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B23A7"/>
    <w:multiLevelType w:val="multilevel"/>
    <w:tmpl w:val="47C85BC8"/>
    <w:numStyleLink w:val="stijlBullets"/>
  </w:abstractNum>
  <w:abstractNum w:abstractNumId="12" w15:restartNumberingAfterBreak="0">
    <w:nsid w:val="29717B94"/>
    <w:multiLevelType w:val="hybridMultilevel"/>
    <w:tmpl w:val="581461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06B76"/>
    <w:multiLevelType w:val="multilevel"/>
    <w:tmpl w:val="427274CE"/>
    <w:numStyleLink w:val="Huisstijl-Opsomming"/>
  </w:abstractNum>
  <w:abstractNum w:abstractNumId="14" w15:restartNumberingAfterBreak="0">
    <w:nsid w:val="2D6A6FD4"/>
    <w:multiLevelType w:val="hybridMultilevel"/>
    <w:tmpl w:val="4FBAFB6E"/>
    <w:lvl w:ilvl="0" w:tplc="05E438B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878EB"/>
    <w:multiLevelType w:val="hybridMultilevel"/>
    <w:tmpl w:val="D33665A8"/>
    <w:lvl w:ilvl="0" w:tplc="6138FFE6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8018C"/>
    <w:multiLevelType w:val="multilevel"/>
    <w:tmpl w:val="47C85BC8"/>
    <w:numStyleLink w:val="stijlBullets"/>
  </w:abstractNum>
  <w:abstractNum w:abstractNumId="17" w15:restartNumberingAfterBreak="0">
    <w:nsid w:val="31583161"/>
    <w:multiLevelType w:val="hybridMultilevel"/>
    <w:tmpl w:val="F2E6F2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C6D08"/>
    <w:multiLevelType w:val="multilevel"/>
    <w:tmpl w:val="47C85BC8"/>
    <w:numStyleLink w:val="stijlBullets"/>
  </w:abstractNum>
  <w:abstractNum w:abstractNumId="19" w15:restartNumberingAfterBreak="0">
    <w:nsid w:val="3A5C0802"/>
    <w:multiLevelType w:val="multilevel"/>
    <w:tmpl w:val="F0BE42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DF2B20"/>
    <w:multiLevelType w:val="multilevel"/>
    <w:tmpl w:val="3190B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9565E7"/>
    <w:multiLevelType w:val="multilevel"/>
    <w:tmpl w:val="0C9ADB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926FB"/>
    <w:multiLevelType w:val="multilevel"/>
    <w:tmpl w:val="61A69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1C378E"/>
    <w:multiLevelType w:val="hybridMultilevel"/>
    <w:tmpl w:val="94CCC58A"/>
    <w:lvl w:ilvl="0" w:tplc="F86621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E4447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2A9C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B0CF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DC9A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2E4F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14D4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68E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C2BF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16A99"/>
    <w:multiLevelType w:val="multilevel"/>
    <w:tmpl w:val="77AA5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5521E07"/>
    <w:multiLevelType w:val="multilevel"/>
    <w:tmpl w:val="47C85BC8"/>
    <w:styleLink w:val="stijl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</w:abstractNum>
  <w:abstractNum w:abstractNumId="26" w15:restartNumberingAfterBreak="0">
    <w:nsid w:val="46991E54"/>
    <w:multiLevelType w:val="hybridMultilevel"/>
    <w:tmpl w:val="539E2EEA"/>
    <w:lvl w:ilvl="0" w:tplc="C56E8AF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F13D0"/>
    <w:multiLevelType w:val="multilevel"/>
    <w:tmpl w:val="8CAE5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CB62FB6"/>
    <w:multiLevelType w:val="hybridMultilevel"/>
    <w:tmpl w:val="82A8C7C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22206"/>
    <w:multiLevelType w:val="hybridMultilevel"/>
    <w:tmpl w:val="DE5648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5C39BD"/>
    <w:multiLevelType w:val="hybridMultilevel"/>
    <w:tmpl w:val="DFF4494A"/>
    <w:lvl w:ilvl="0" w:tplc="F80EEE0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236886"/>
    <w:multiLevelType w:val="multilevel"/>
    <w:tmpl w:val="3D660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9E27F92"/>
    <w:multiLevelType w:val="hybridMultilevel"/>
    <w:tmpl w:val="684832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C449C"/>
    <w:multiLevelType w:val="multilevel"/>
    <w:tmpl w:val="C6F656C2"/>
    <w:lvl w:ilvl="0">
      <w:start w:val="1"/>
      <w:numFmt w:val="bullet"/>
      <w:lvlText w:val=""/>
      <w:lvlJc w:val="left"/>
      <w:pPr>
        <w:tabs>
          <w:tab w:val="num" w:pos="-24"/>
        </w:tabs>
        <w:ind w:left="-2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696"/>
        </w:tabs>
        <w:ind w:left="6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16"/>
        </w:tabs>
        <w:ind w:left="141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D800690"/>
    <w:multiLevelType w:val="multilevel"/>
    <w:tmpl w:val="F3F6BA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071D97"/>
    <w:multiLevelType w:val="hybridMultilevel"/>
    <w:tmpl w:val="C1161F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B65039"/>
    <w:multiLevelType w:val="multilevel"/>
    <w:tmpl w:val="C67E7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A97B57"/>
    <w:multiLevelType w:val="multilevel"/>
    <w:tmpl w:val="2B9C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64BD6A"/>
    <w:multiLevelType w:val="hybridMultilevel"/>
    <w:tmpl w:val="FFFFFFFF"/>
    <w:lvl w:ilvl="0" w:tplc="792E6E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9C8F4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A48E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943B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D68B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665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42FD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44B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D4E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421B3"/>
    <w:multiLevelType w:val="multilevel"/>
    <w:tmpl w:val="1592D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8A2E3E"/>
    <w:multiLevelType w:val="hybridMultilevel"/>
    <w:tmpl w:val="9CDAE54C"/>
    <w:lvl w:ilvl="0" w:tplc="DA266F4E">
      <w:start w:val="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B20844"/>
    <w:multiLevelType w:val="hybridMultilevel"/>
    <w:tmpl w:val="DED2D3F6"/>
    <w:lvl w:ilvl="0" w:tplc="1A3017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87A81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AABC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CF0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AA0E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4E1E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C6F8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081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CE66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222835">
    <w:abstractNumId w:val="5"/>
  </w:num>
  <w:num w:numId="2" w16cid:durableId="653879727">
    <w:abstractNumId w:val="21"/>
  </w:num>
  <w:num w:numId="3" w16cid:durableId="1426417515">
    <w:abstractNumId w:val="25"/>
  </w:num>
  <w:num w:numId="4" w16cid:durableId="1771780964">
    <w:abstractNumId w:val="18"/>
  </w:num>
  <w:num w:numId="5" w16cid:durableId="597443472">
    <w:abstractNumId w:val="11"/>
  </w:num>
  <w:num w:numId="6" w16cid:durableId="553007378">
    <w:abstractNumId w:val="16"/>
  </w:num>
  <w:num w:numId="7" w16cid:durableId="2049837513">
    <w:abstractNumId w:val="3"/>
  </w:num>
  <w:num w:numId="8" w16cid:durableId="806317666">
    <w:abstractNumId w:val="0"/>
  </w:num>
  <w:num w:numId="9" w16cid:durableId="857308258">
    <w:abstractNumId w:val="7"/>
  </w:num>
  <w:num w:numId="10" w16cid:durableId="1749964123">
    <w:abstractNumId w:val="23"/>
  </w:num>
  <w:num w:numId="11" w16cid:durableId="1350180808">
    <w:abstractNumId w:val="41"/>
  </w:num>
  <w:num w:numId="12" w16cid:durableId="2089183639">
    <w:abstractNumId w:val="38"/>
  </w:num>
  <w:num w:numId="13" w16cid:durableId="404304275">
    <w:abstractNumId w:val="26"/>
  </w:num>
  <w:num w:numId="14" w16cid:durableId="115222159">
    <w:abstractNumId w:val="4"/>
  </w:num>
  <w:num w:numId="15" w16cid:durableId="907690864">
    <w:abstractNumId w:val="29"/>
  </w:num>
  <w:num w:numId="16" w16cid:durableId="1851796576">
    <w:abstractNumId w:val="9"/>
  </w:num>
  <w:num w:numId="17" w16cid:durableId="1522360145">
    <w:abstractNumId w:val="1"/>
  </w:num>
  <w:num w:numId="18" w16cid:durableId="1080251879">
    <w:abstractNumId w:val="32"/>
  </w:num>
  <w:num w:numId="19" w16cid:durableId="849216706">
    <w:abstractNumId w:val="17"/>
  </w:num>
  <w:num w:numId="20" w16cid:durableId="1602227589">
    <w:abstractNumId w:val="20"/>
  </w:num>
  <w:num w:numId="21" w16cid:durableId="1464498614">
    <w:abstractNumId w:val="34"/>
  </w:num>
  <w:num w:numId="22" w16cid:durableId="2116366041">
    <w:abstractNumId w:val="6"/>
  </w:num>
  <w:num w:numId="23" w16cid:durableId="1709178976">
    <w:abstractNumId w:val="36"/>
  </w:num>
  <w:num w:numId="24" w16cid:durableId="490096921">
    <w:abstractNumId w:val="22"/>
  </w:num>
  <w:num w:numId="25" w16cid:durableId="260768984">
    <w:abstractNumId w:val="19"/>
  </w:num>
  <w:num w:numId="26" w16cid:durableId="2036802677">
    <w:abstractNumId w:val="33"/>
  </w:num>
  <w:num w:numId="27" w16cid:durableId="1396003267">
    <w:abstractNumId w:val="39"/>
  </w:num>
  <w:num w:numId="28" w16cid:durableId="1681809997">
    <w:abstractNumId w:val="31"/>
  </w:num>
  <w:num w:numId="29" w16cid:durableId="1876428932">
    <w:abstractNumId w:val="37"/>
  </w:num>
  <w:num w:numId="30" w16cid:durableId="1852990243">
    <w:abstractNumId w:val="24"/>
  </w:num>
  <w:num w:numId="31" w16cid:durableId="1951934394">
    <w:abstractNumId w:val="27"/>
  </w:num>
  <w:num w:numId="32" w16cid:durableId="444929982">
    <w:abstractNumId w:val="14"/>
  </w:num>
  <w:num w:numId="33" w16cid:durableId="885022418">
    <w:abstractNumId w:val="30"/>
  </w:num>
  <w:num w:numId="34" w16cid:durableId="374740096">
    <w:abstractNumId w:val="10"/>
  </w:num>
  <w:num w:numId="35" w16cid:durableId="745224760">
    <w:abstractNumId w:val="28"/>
  </w:num>
  <w:num w:numId="36" w16cid:durableId="2094819210">
    <w:abstractNumId w:val="40"/>
  </w:num>
  <w:num w:numId="37" w16cid:durableId="1171219820">
    <w:abstractNumId w:val="8"/>
  </w:num>
  <w:num w:numId="38" w16cid:durableId="967276586">
    <w:abstractNumId w:val="12"/>
  </w:num>
  <w:num w:numId="39" w16cid:durableId="1318878075">
    <w:abstractNumId w:val="35"/>
  </w:num>
  <w:num w:numId="40" w16cid:durableId="399444178">
    <w:abstractNumId w:val="15"/>
  </w:num>
  <w:num w:numId="41" w16cid:durableId="2139639329">
    <w:abstractNumId w:val="2"/>
  </w:num>
  <w:num w:numId="42" w16cid:durableId="16021845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9B3"/>
    <w:rsid w:val="00012412"/>
    <w:rsid w:val="000218BC"/>
    <w:rsid w:val="00033112"/>
    <w:rsid w:val="0004295F"/>
    <w:rsid w:val="00046DB2"/>
    <w:rsid w:val="00063D2D"/>
    <w:rsid w:val="0008315E"/>
    <w:rsid w:val="000834B5"/>
    <w:rsid w:val="00094CCE"/>
    <w:rsid w:val="000C2A3E"/>
    <w:rsid w:val="000C3176"/>
    <w:rsid w:val="000D219B"/>
    <w:rsid w:val="000D7E07"/>
    <w:rsid w:val="000E239E"/>
    <w:rsid w:val="000E2D76"/>
    <w:rsid w:val="000F7113"/>
    <w:rsid w:val="00104FD4"/>
    <w:rsid w:val="00106874"/>
    <w:rsid w:val="001148AB"/>
    <w:rsid w:val="00141ACD"/>
    <w:rsid w:val="00156BB8"/>
    <w:rsid w:val="0016264B"/>
    <w:rsid w:val="0017295B"/>
    <w:rsid w:val="00185634"/>
    <w:rsid w:val="001931C6"/>
    <w:rsid w:val="001A7607"/>
    <w:rsid w:val="001C20A5"/>
    <w:rsid w:val="001C6437"/>
    <w:rsid w:val="001D5775"/>
    <w:rsid w:val="001E1654"/>
    <w:rsid w:val="001F44C7"/>
    <w:rsid w:val="002072B0"/>
    <w:rsid w:val="00230955"/>
    <w:rsid w:val="00236C58"/>
    <w:rsid w:val="002523BF"/>
    <w:rsid w:val="00266BD5"/>
    <w:rsid w:val="0028323B"/>
    <w:rsid w:val="002A6F2B"/>
    <w:rsid w:val="002B4EBC"/>
    <w:rsid w:val="002D2B6C"/>
    <w:rsid w:val="002E1B48"/>
    <w:rsid w:val="00300E5F"/>
    <w:rsid w:val="003041C0"/>
    <w:rsid w:val="00312308"/>
    <w:rsid w:val="003261F5"/>
    <w:rsid w:val="00340847"/>
    <w:rsid w:val="003642A1"/>
    <w:rsid w:val="00367080"/>
    <w:rsid w:val="00381BB8"/>
    <w:rsid w:val="00390FF0"/>
    <w:rsid w:val="00394C2C"/>
    <w:rsid w:val="003A508E"/>
    <w:rsid w:val="003C30CC"/>
    <w:rsid w:val="003C7527"/>
    <w:rsid w:val="003E4325"/>
    <w:rsid w:val="003F61A5"/>
    <w:rsid w:val="0042652C"/>
    <w:rsid w:val="00445E32"/>
    <w:rsid w:val="0045292C"/>
    <w:rsid w:val="004632BB"/>
    <w:rsid w:val="004B4B78"/>
    <w:rsid w:val="004E3602"/>
    <w:rsid w:val="004F550C"/>
    <w:rsid w:val="004F72F6"/>
    <w:rsid w:val="0053231C"/>
    <w:rsid w:val="00546D45"/>
    <w:rsid w:val="0056045D"/>
    <w:rsid w:val="005857BD"/>
    <w:rsid w:val="00585DBC"/>
    <w:rsid w:val="005925C8"/>
    <w:rsid w:val="00592600"/>
    <w:rsid w:val="005B7573"/>
    <w:rsid w:val="005C09B3"/>
    <w:rsid w:val="005D124C"/>
    <w:rsid w:val="005D462F"/>
    <w:rsid w:val="005E4AA9"/>
    <w:rsid w:val="005E7FC2"/>
    <w:rsid w:val="00611F82"/>
    <w:rsid w:val="00633047"/>
    <w:rsid w:val="00633F45"/>
    <w:rsid w:val="0065213E"/>
    <w:rsid w:val="00661EC2"/>
    <w:rsid w:val="00672C6C"/>
    <w:rsid w:val="00674D2C"/>
    <w:rsid w:val="006C393F"/>
    <w:rsid w:val="006E7662"/>
    <w:rsid w:val="006F1AF5"/>
    <w:rsid w:val="006F2F80"/>
    <w:rsid w:val="0071164C"/>
    <w:rsid w:val="0072294B"/>
    <w:rsid w:val="007263BD"/>
    <w:rsid w:val="00740FE5"/>
    <w:rsid w:val="00742C3E"/>
    <w:rsid w:val="0075178A"/>
    <w:rsid w:val="007573FF"/>
    <w:rsid w:val="00762E95"/>
    <w:rsid w:val="00772C3C"/>
    <w:rsid w:val="0077585B"/>
    <w:rsid w:val="007812AF"/>
    <w:rsid w:val="00785087"/>
    <w:rsid w:val="007A0D57"/>
    <w:rsid w:val="007A344E"/>
    <w:rsid w:val="007C08A6"/>
    <w:rsid w:val="007E6539"/>
    <w:rsid w:val="007F20EA"/>
    <w:rsid w:val="00804579"/>
    <w:rsid w:val="00812359"/>
    <w:rsid w:val="00834381"/>
    <w:rsid w:val="008355EA"/>
    <w:rsid w:val="008359E7"/>
    <w:rsid w:val="00835F44"/>
    <w:rsid w:val="00836402"/>
    <w:rsid w:val="00836EB6"/>
    <w:rsid w:val="0084004E"/>
    <w:rsid w:val="00852C44"/>
    <w:rsid w:val="008570AC"/>
    <w:rsid w:val="00871FDB"/>
    <w:rsid w:val="0089473F"/>
    <w:rsid w:val="008962C6"/>
    <w:rsid w:val="008967F5"/>
    <w:rsid w:val="008C0F8C"/>
    <w:rsid w:val="008C3BF2"/>
    <w:rsid w:val="008C6AEF"/>
    <w:rsid w:val="008D011A"/>
    <w:rsid w:val="008E697E"/>
    <w:rsid w:val="008F72B0"/>
    <w:rsid w:val="00907C70"/>
    <w:rsid w:val="00911DCF"/>
    <w:rsid w:val="0093191E"/>
    <w:rsid w:val="00957EA2"/>
    <w:rsid w:val="0098098F"/>
    <w:rsid w:val="0098151D"/>
    <w:rsid w:val="0098418C"/>
    <w:rsid w:val="00987A6D"/>
    <w:rsid w:val="009A3EFB"/>
    <w:rsid w:val="009A6767"/>
    <w:rsid w:val="009A7001"/>
    <w:rsid w:val="009C227B"/>
    <w:rsid w:val="009C66A0"/>
    <w:rsid w:val="009D7B3F"/>
    <w:rsid w:val="009E3404"/>
    <w:rsid w:val="009F59A0"/>
    <w:rsid w:val="00A00F1F"/>
    <w:rsid w:val="00A120BE"/>
    <w:rsid w:val="00A1713D"/>
    <w:rsid w:val="00A21B1A"/>
    <w:rsid w:val="00A27909"/>
    <w:rsid w:val="00A37FBE"/>
    <w:rsid w:val="00A444F3"/>
    <w:rsid w:val="00A44E44"/>
    <w:rsid w:val="00AA4BB6"/>
    <w:rsid w:val="00AC47B0"/>
    <w:rsid w:val="00AE587A"/>
    <w:rsid w:val="00B00684"/>
    <w:rsid w:val="00B0144C"/>
    <w:rsid w:val="00B064FC"/>
    <w:rsid w:val="00B133A9"/>
    <w:rsid w:val="00B20EED"/>
    <w:rsid w:val="00B24A0A"/>
    <w:rsid w:val="00B251F2"/>
    <w:rsid w:val="00B31FA7"/>
    <w:rsid w:val="00B601E1"/>
    <w:rsid w:val="00B6528E"/>
    <w:rsid w:val="00B65E37"/>
    <w:rsid w:val="00B71F6C"/>
    <w:rsid w:val="00B75967"/>
    <w:rsid w:val="00B77C84"/>
    <w:rsid w:val="00B82119"/>
    <w:rsid w:val="00B969E2"/>
    <w:rsid w:val="00BB180E"/>
    <w:rsid w:val="00BB6F57"/>
    <w:rsid w:val="00BC0909"/>
    <w:rsid w:val="00BC2E8F"/>
    <w:rsid w:val="00BE3BAF"/>
    <w:rsid w:val="00C17352"/>
    <w:rsid w:val="00C177B0"/>
    <w:rsid w:val="00C2665B"/>
    <w:rsid w:val="00C44815"/>
    <w:rsid w:val="00C91992"/>
    <w:rsid w:val="00C9714F"/>
    <w:rsid w:val="00CA3C91"/>
    <w:rsid w:val="00CA511D"/>
    <w:rsid w:val="00CB7496"/>
    <w:rsid w:val="00CC1407"/>
    <w:rsid w:val="00CE2890"/>
    <w:rsid w:val="00CE7ECE"/>
    <w:rsid w:val="00CF1ABB"/>
    <w:rsid w:val="00D17048"/>
    <w:rsid w:val="00D17524"/>
    <w:rsid w:val="00D22F8D"/>
    <w:rsid w:val="00D407F6"/>
    <w:rsid w:val="00D8434C"/>
    <w:rsid w:val="00D8761B"/>
    <w:rsid w:val="00DA544F"/>
    <w:rsid w:val="00DC4296"/>
    <w:rsid w:val="00E00C84"/>
    <w:rsid w:val="00E01639"/>
    <w:rsid w:val="00E07CFB"/>
    <w:rsid w:val="00E13C73"/>
    <w:rsid w:val="00E20723"/>
    <w:rsid w:val="00E44117"/>
    <w:rsid w:val="00E50C16"/>
    <w:rsid w:val="00E67744"/>
    <w:rsid w:val="00E81016"/>
    <w:rsid w:val="00E86C20"/>
    <w:rsid w:val="00E91224"/>
    <w:rsid w:val="00E9270A"/>
    <w:rsid w:val="00E97105"/>
    <w:rsid w:val="00EA397B"/>
    <w:rsid w:val="00EB6BB7"/>
    <w:rsid w:val="00EB6F01"/>
    <w:rsid w:val="00EB7AF0"/>
    <w:rsid w:val="00EC0A07"/>
    <w:rsid w:val="00EC6182"/>
    <w:rsid w:val="00EE6244"/>
    <w:rsid w:val="00EF325B"/>
    <w:rsid w:val="00F23DD9"/>
    <w:rsid w:val="00F25E08"/>
    <w:rsid w:val="00F43F62"/>
    <w:rsid w:val="00F46EE4"/>
    <w:rsid w:val="00F57550"/>
    <w:rsid w:val="00F64D81"/>
    <w:rsid w:val="00F80BD0"/>
    <w:rsid w:val="00F82B7B"/>
    <w:rsid w:val="00F91AAD"/>
    <w:rsid w:val="00F966FC"/>
    <w:rsid w:val="00FA5024"/>
    <w:rsid w:val="00FB05D0"/>
    <w:rsid w:val="00FB563B"/>
    <w:rsid w:val="00FD0319"/>
    <w:rsid w:val="00FD1978"/>
    <w:rsid w:val="0881FB7F"/>
    <w:rsid w:val="0B466A36"/>
    <w:rsid w:val="149BB173"/>
    <w:rsid w:val="15C3F439"/>
    <w:rsid w:val="1691E27A"/>
    <w:rsid w:val="18055DE4"/>
    <w:rsid w:val="19BA5F9B"/>
    <w:rsid w:val="1AACB32E"/>
    <w:rsid w:val="24536A0E"/>
    <w:rsid w:val="2C69F0A5"/>
    <w:rsid w:val="2CF3344B"/>
    <w:rsid w:val="2DC57C54"/>
    <w:rsid w:val="2F6278FC"/>
    <w:rsid w:val="363C8E5D"/>
    <w:rsid w:val="36B82FF9"/>
    <w:rsid w:val="3C92A784"/>
    <w:rsid w:val="49791812"/>
    <w:rsid w:val="4B14E873"/>
    <w:rsid w:val="4CB0B8D4"/>
    <w:rsid w:val="4EE394FF"/>
    <w:rsid w:val="4FE85996"/>
    <w:rsid w:val="5256D707"/>
    <w:rsid w:val="572A482A"/>
    <w:rsid w:val="57F36B7B"/>
    <w:rsid w:val="5B157A69"/>
    <w:rsid w:val="5E12ADF5"/>
    <w:rsid w:val="5E84BDB8"/>
    <w:rsid w:val="639452A2"/>
    <w:rsid w:val="63AC023D"/>
    <w:rsid w:val="687829B7"/>
    <w:rsid w:val="6C02A240"/>
    <w:rsid w:val="6DB79AFE"/>
    <w:rsid w:val="6F696B93"/>
    <w:rsid w:val="76569C96"/>
    <w:rsid w:val="7BC3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5DB3E"/>
  <w15:chartTrackingRefBased/>
  <w15:docId w15:val="{8EFB310B-542B-464A-8B6B-A7FCE08A1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5213E"/>
    <w:pPr>
      <w:spacing w:line="280" w:lineRule="atLeast"/>
    </w:pPr>
    <w:rPr>
      <w:rFonts w:ascii="Segoe UI" w:hAnsi="Segoe UI"/>
      <w:sz w:val="20"/>
    </w:rPr>
  </w:style>
  <w:style w:type="paragraph" w:styleId="Kop1">
    <w:name w:val="heading 1"/>
    <w:basedOn w:val="Standaard"/>
    <w:link w:val="Kop1Char"/>
    <w:uiPriority w:val="9"/>
    <w:qFormat/>
    <w:rsid w:val="00FD19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nl-NL"/>
    </w:rPr>
  </w:style>
  <w:style w:type="paragraph" w:styleId="Kop3">
    <w:name w:val="heading 3"/>
    <w:basedOn w:val="Standaard"/>
    <w:link w:val="Kop3Char"/>
    <w:uiPriority w:val="9"/>
    <w:qFormat/>
    <w:rsid w:val="00FD19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jlKenmerk">
    <w:name w:val="stijl_Kenmerk"/>
    <w:basedOn w:val="Standaard"/>
    <w:qFormat/>
    <w:rsid w:val="006F2F80"/>
    <w:pPr>
      <w:spacing w:line="240" w:lineRule="atLeast"/>
    </w:pPr>
    <w:rPr>
      <w:noProof/>
      <w:sz w:val="16"/>
      <w:lang w:val="de-DE"/>
    </w:rPr>
  </w:style>
  <w:style w:type="paragraph" w:customStyle="1" w:styleId="stijlKopKenmerk">
    <w:name w:val="stijl_KopKenmerk"/>
    <w:basedOn w:val="stijlKenmerk"/>
    <w:qFormat/>
    <w:rsid w:val="002D2B6C"/>
    <w:rPr>
      <w:b/>
    </w:rPr>
  </w:style>
  <w:style w:type="table" w:styleId="Tabelraster">
    <w:name w:val="Table Grid"/>
    <w:basedOn w:val="Standaardtabel"/>
    <w:uiPriority w:val="39"/>
    <w:rsid w:val="002D2B6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1752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17524"/>
    <w:rPr>
      <w:rFonts w:ascii="Nirmala UI" w:hAnsi="Nirmala U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D1752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17524"/>
    <w:rPr>
      <w:rFonts w:ascii="Nirmala UI" w:hAnsi="Nirmala UI"/>
      <w:sz w:val="18"/>
    </w:rPr>
  </w:style>
  <w:style w:type="paragraph" w:customStyle="1" w:styleId="stijlTussenKop">
    <w:name w:val="stijl_TussenKop"/>
    <w:basedOn w:val="Standaard"/>
    <w:next w:val="Standaard"/>
    <w:qFormat/>
    <w:rsid w:val="00445E32"/>
    <w:rPr>
      <w:b/>
      <w:noProof/>
    </w:rPr>
  </w:style>
  <w:style w:type="character" w:styleId="Hyperlink">
    <w:name w:val="Hyperlink"/>
    <w:basedOn w:val="Standaardalinea-lettertype"/>
    <w:uiPriority w:val="99"/>
    <w:unhideWhenUsed/>
    <w:rsid w:val="006F2F80"/>
    <w:rPr>
      <w:color w:val="95CDEA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F2F80"/>
    <w:rPr>
      <w:color w:val="605E5C"/>
      <w:shd w:val="clear" w:color="auto" w:fill="E1DFDD"/>
    </w:rPr>
  </w:style>
  <w:style w:type="paragraph" w:customStyle="1" w:styleId="stijlRetouradres">
    <w:name w:val="stijl_Retouradres"/>
    <w:basedOn w:val="Standaard"/>
    <w:qFormat/>
    <w:rsid w:val="006F2F80"/>
    <w:pPr>
      <w:spacing w:line="160" w:lineRule="exact"/>
    </w:pPr>
    <w:rPr>
      <w:noProof/>
      <w:sz w:val="12"/>
    </w:rPr>
  </w:style>
  <w:style w:type="paragraph" w:styleId="Geenafstand">
    <w:name w:val="No Spacing"/>
    <w:uiPriority w:val="1"/>
    <w:qFormat/>
    <w:rsid w:val="0065213E"/>
    <w:pPr>
      <w:spacing w:line="240" w:lineRule="auto"/>
    </w:pPr>
    <w:rPr>
      <w:rFonts w:ascii="Segoe UI" w:hAnsi="Segoe UI"/>
      <w:sz w:val="20"/>
    </w:rPr>
  </w:style>
  <w:style w:type="paragraph" w:customStyle="1" w:styleId="stijlHoofdstuk">
    <w:name w:val="stijl_Hoofdstuk"/>
    <w:basedOn w:val="Standaard"/>
    <w:qFormat/>
    <w:rsid w:val="00394C2C"/>
    <w:rPr>
      <w:b/>
      <w:noProof/>
      <w:sz w:val="28"/>
    </w:rPr>
  </w:style>
  <w:style w:type="paragraph" w:styleId="Lijstalinea">
    <w:name w:val="List Paragraph"/>
    <w:basedOn w:val="Standaard"/>
    <w:uiPriority w:val="34"/>
    <w:qFormat/>
    <w:rsid w:val="00394C2C"/>
    <w:pPr>
      <w:ind w:left="720"/>
      <w:contextualSpacing/>
    </w:pPr>
  </w:style>
  <w:style w:type="numbering" w:customStyle="1" w:styleId="stijlBullets">
    <w:name w:val="stijl_Bullets"/>
    <w:uiPriority w:val="99"/>
    <w:rsid w:val="00394C2C"/>
    <w:pPr>
      <w:numPr>
        <w:numId w:val="3"/>
      </w:numPr>
    </w:pPr>
  </w:style>
  <w:style w:type="numbering" w:customStyle="1" w:styleId="stijlNummers">
    <w:name w:val="stijl_Nummers"/>
    <w:uiPriority w:val="99"/>
    <w:rsid w:val="00EB6F01"/>
    <w:pPr>
      <w:numPr>
        <w:numId w:val="7"/>
      </w:numPr>
    </w:pPr>
  </w:style>
  <w:style w:type="paragraph" w:customStyle="1" w:styleId="paragraph">
    <w:name w:val="paragraph"/>
    <w:basedOn w:val="Standaard"/>
    <w:rsid w:val="00546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546D45"/>
  </w:style>
  <w:style w:type="character" w:customStyle="1" w:styleId="scxw183704740">
    <w:name w:val="scxw183704740"/>
    <w:basedOn w:val="Standaardalinea-lettertype"/>
    <w:rsid w:val="00546D45"/>
  </w:style>
  <w:style w:type="character" w:customStyle="1" w:styleId="eop">
    <w:name w:val="eop"/>
    <w:basedOn w:val="Standaardalinea-lettertype"/>
    <w:rsid w:val="00546D45"/>
  </w:style>
  <w:style w:type="character" w:customStyle="1" w:styleId="spellingerror">
    <w:name w:val="spellingerror"/>
    <w:basedOn w:val="Standaardalinea-lettertype"/>
    <w:rsid w:val="00546D45"/>
  </w:style>
  <w:style w:type="character" w:customStyle="1" w:styleId="Kop1Char">
    <w:name w:val="Kop 1 Char"/>
    <w:basedOn w:val="Standaardalinea-lettertype"/>
    <w:link w:val="Kop1"/>
    <w:uiPriority w:val="9"/>
    <w:rsid w:val="00FD1978"/>
    <w:rPr>
      <w:rFonts w:ascii="Times New Roman" w:eastAsia="Times New Roman" w:hAnsi="Times New Roman" w:cs="Times New Roman"/>
      <w:b/>
      <w:bCs/>
      <w:kern w:val="36"/>
      <w:sz w:val="48"/>
      <w:szCs w:val="48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FD1978"/>
    <w:rPr>
      <w:rFonts w:ascii="Times New Roman" w:eastAsia="Times New Roman" w:hAnsi="Times New Roman" w:cs="Times New Roman"/>
      <w:b/>
      <w:bCs/>
      <w:sz w:val="27"/>
      <w:szCs w:val="27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rFonts w:ascii="Segoe UI" w:hAnsi="Segoe UI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8563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85634"/>
    <w:rPr>
      <w:rFonts w:ascii="Segoe UI" w:hAnsi="Segoe UI"/>
      <w:b/>
      <w:bCs/>
      <w:sz w:val="20"/>
      <w:szCs w:val="20"/>
    </w:rPr>
  </w:style>
  <w:style w:type="paragraph" w:styleId="Plattetekst2">
    <w:name w:val="Body Text 2"/>
    <w:basedOn w:val="Standaard"/>
    <w:link w:val="Plattetekst2Char"/>
    <w:rsid w:val="0098418C"/>
    <w:pPr>
      <w:spacing w:line="240" w:lineRule="auto"/>
    </w:pPr>
    <w:rPr>
      <w:rFonts w:ascii="Arial" w:eastAsia="Times New Roman" w:hAnsi="Arial" w:cs="Arial"/>
      <w:szCs w:val="24"/>
      <w:lang w:eastAsia="nl-NL"/>
    </w:rPr>
  </w:style>
  <w:style w:type="character" w:customStyle="1" w:styleId="Plattetekst2Char">
    <w:name w:val="Platte tekst 2 Char"/>
    <w:basedOn w:val="Standaardalinea-lettertype"/>
    <w:link w:val="Plattetekst2"/>
    <w:rsid w:val="0098418C"/>
    <w:rPr>
      <w:rFonts w:ascii="Arial" w:eastAsia="Times New Roman" w:hAnsi="Arial" w:cs="Arial"/>
      <w:sz w:val="20"/>
      <w:szCs w:val="24"/>
      <w:lang w:eastAsia="nl-NL"/>
    </w:rPr>
  </w:style>
  <w:style w:type="paragraph" w:styleId="Datum">
    <w:name w:val="Date"/>
    <w:basedOn w:val="Standaard"/>
    <w:next w:val="Standaard"/>
    <w:link w:val="DatumChar"/>
    <w:rsid w:val="0098418C"/>
    <w:pPr>
      <w:spacing w:line="240" w:lineRule="auto"/>
    </w:pPr>
    <w:rPr>
      <w:rFonts w:ascii="Arial" w:eastAsia="Times New Roman" w:hAnsi="Arial" w:cs="Times New Roman"/>
      <w:szCs w:val="24"/>
      <w:lang w:eastAsia="nl-NL"/>
    </w:rPr>
  </w:style>
  <w:style w:type="character" w:customStyle="1" w:styleId="DatumChar">
    <w:name w:val="Datum Char"/>
    <w:basedOn w:val="Standaardalinea-lettertype"/>
    <w:link w:val="Datum"/>
    <w:rsid w:val="0098418C"/>
    <w:rPr>
      <w:rFonts w:ascii="Arial" w:eastAsia="Times New Roman" w:hAnsi="Arial" w:cs="Times New Roman"/>
      <w:sz w:val="20"/>
      <w:szCs w:val="24"/>
      <w:lang w:eastAsia="nl-NL"/>
    </w:rPr>
  </w:style>
  <w:style w:type="paragraph" w:styleId="Lijstopsomteken">
    <w:name w:val="List Bullet"/>
    <w:basedOn w:val="Standaard"/>
    <w:rsid w:val="0098418C"/>
    <w:pPr>
      <w:numPr>
        <w:numId w:val="42"/>
      </w:numPr>
      <w:spacing w:line="260" w:lineRule="atLeast"/>
    </w:pPr>
    <w:rPr>
      <w:rFonts w:ascii="Arial" w:eastAsia="Times New Roman" w:hAnsi="Arial" w:cs="Times New Roman"/>
      <w:sz w:val="18"/>
      <w:szCs w:val="20"/>
      <w:lang w:eastAsia="nl-NL"/>
    </w:rPr>
  </w:style>
  <w:style w:type="paragraph" w:styleId="Lijstopsomteken2">
    <w:name w:val="List Bullet 2"/>
    <w:basedOn w:val="Standaard"/>
    <w:rsid w:val="0098418C"/>
    <w:pPr>
      <w:numPr>
        <w:ilvl w:val="1"/>
        <w:numId w:val="42"/>
      </w:numPr>
      <w:spacing w:line="260" w:lineRule="atLeast"/>
    </w:pPr>
    <w:rPr>
      <w:rFonts w:ascii="Arial" w:eastAsia="Times New Roman" w:hAnsi="Arial" w:cs="Times New Roman"/>
      <w:sz w:val="18"/>
      <w:szCs w:val="20"/>
      <w:lang w:eastAsia="nl-NL"/>
    </w:rPr>
  </w:style>
  <w:style w:type="paragraph" w:styleId="Lijstopsomteken3">
    <w:name w:val="List Bullet 3"/>
    <w:basedOn w:val="Standaard"/>
    <w:rsid w:val="0098418C"/>
    <w:pPr>
      <w:numPr>
        <w:ilvl w:val="2"/>
        <w:numId w:val="42"/>
      </w:numPr>
      <w:spacing w:line="260" w:lineRule="atLeast"/>
    </w:pPr>
    <w:rPr>
      <w:rFonts w:ascii="Arial" w:eastAsia="Times New Roman" w:hAnsi="Arial" w:cs="Times New Roman"/>
      <w:sz w:val="18"/>
      <w:szCs w:val="20"/>
      <w:lang w:eastAsia="nl-NL"/>
    </w:rPr>
  </w:style>
  <w:style w:type="numbering" w:customStyle="1" w:styleId="Huisstijl-Opsomming">
    <w:name w:val="Huisstijl-Opsomming"/>
    <w:basedOn w:val="Geenlijst"/>
    <w:uiPriority w:val="99"/>
    <w:rsid w:val="0098418C"/>
    <w:pPr>
      <w:numPr>
        <w:numId w:val="41"/>
      </w:numPr>
    </w:pPr>
  </w:style>
  <w:style w:type="paragraph" w:styleId="Revisie">
    <w:name w:val="Revision"/>
    <w:hidden/>
    <w:uiPriority w:val="99"/>
    <w:semiHidden/>
    <w:rsid w:val="003642A1"/>
    <w:pPr>
      <w:spacing w:line="240" w:lineRule="auto"/>
    </w:pPr>
    <w:rPr>
      <w:rFonts w:ascii="Segoe UI" w:hAnsi="Segoe U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1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ing\Beleidsstukken%20en%20notities%20Firda.dotx" TargetMode="External"/></Relationships>
</file>

<file path=word/theme/theme1.xml><?xml version="1.0" encoding="utf-8"?>
<a:theme xmlns:a="http://schemas.openxmlformats.org/drawingml/2006/main" name="Kantoorthema">
  <a:themeElements>
    <a:clrScheme name="Firda">
      <a:dk1>
        <a:srgbClr val="3C3C3C"/>
      </a:dk1>
      <a:lt1>
        <a:sysClr val="window" lastClr="FFFFFF"/>
      </a:lt1>
      <a:dk2>
        <a:srgbClr val="3C3C3C"/>
      </a:dk2>
      <a:lt2>
        <a:srgbClr val="FFFFFF"/>
      </a:lt2>
      <a:accent1>
        <a:srgbClr val="3A5757"/>
      </a:accent1>
      <a:accent2>
        <a:srgbClr val="95CDEA"/>
      </a:accent2>
      <a:accent3>
        <a:srgbClr val="FFCD00"/>
      </a:accent3>
      <a:accent4>
        <a:srgbClr val="7E9E9B"/>
      </a:accent4>
      <a:accent5>
        <a:srgbClr val="BCCEC2"/>
      </a:accent5>
      <a:accent6>
        <a:srgbClr val="3C3C3C"/>
      </a:accent6>
      <a:hlink>
        <a:srgbClr val="95CDEA"/>
      </a:hlink>
      <a:folHlink>
        <a:srgbClr val="7E9E9B"/>
      </a:folHlink>
    </a:clrScheme>
    <a:fontScheme name="Firda">
      <a:majorFont>
        <a:latin typeface="Nirmala UI"/>
        <a:ea typeface=""/>
        <a:cs typeface=""/>
      </a:majorFont>
      <a:minorFont>
        <a:latin typeface="Nirmala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dac660-1d3c-4e72-9cfc-5e2f252336e8">
      <Terms xmlns="http://schemas.microsoft.com/office/infopath/2007/PartnerControls"/>
    </lcf76f155ced4ddcb4097134ff3c332f>
    <TaxCatchAll xmlns="09b7d541-7209-4491-bd38-0b69fc82594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9FF22AE81DA942857AAD69705400EB" ma:contentTypeVersion="10" ma:contentTypeDescription="Een nieuw document maken." ma:contentTypeScope="" ma:versionID="8abb4fc3022423663aeb6dba74d07043">
  <xsd:schema xmlns:xsd="http://www.w3.org/2001/XMLSchema" xmlns:xs="http://www.w3.org/2001/XMLSchema" xmlns:p="http://schemas.microsoft.com/office/2006/metadata/properties" xmlns:ns2="b8dac660-1d3c-4e72-9cfc-5e2f252336e8" xmlns:ns3="09b7d541-7209-4491-bd38-0b69fc825945" targetNamespace="http://schemas.microsoft.com/office/2006/metadata/properties" ma:root="true" ma:fieldsID="d12a2a048d4636923135ea07d96ddb22" ns2:_="" ns3:_="">
    <xsd:import namespace="b8dac660-1d3c-4e72-9cfc-5e2f252336e8"/>
    <xsd:import namespace="09b7d541-7209-4491-bd38-0b69fc8259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ac660-1d3c-4e72-9cfc-5e2f252336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aafe060-f9bb-4cba-b906-62606341c7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7d541-7209-4491-bd38-0b69fc82594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00ee6-ab8d-4a80-8299-cfaacc1fbe5b}" ma:internalName="TaxCatchAll" ma:showField="CatchAllData" ma:web="09b7d541-7209-4491-bd38-0b69fc8259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B20C8F-C962-45A9-AE08-B8D7913E12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FAEE80-DC5F-486D-A614-8A1B29E06F6A}">
  <ds:schemaRefs>
    <ds:schemaRef ds:uri="http://schemas.microsoft.com/office/2006/metadata/properties"/>
    <ds:schemaRef ds:uri="http://schemas.microsoft.com/office/infopath/2007/PartnerControls"/>
    <ds:schemaRef ds:uri="b8dac660-1d3c-4e72-9cfc-5e2f252336e8"/>
    <ds:schemaRef ds:uri="09b7d541-7209-4491-bd38-0b69fc825945"/>
  </ds:schemaRefs>
</ds:datastoreItem>
</file>

<file path=customXml/itemProps3.xml><?xml version="1.0" encoding="utf-8"?>
<ds:datastoreItem xmlns:ds="http://schemas.openxmlformats.org/officeDocument/2006/customXml" ds:itemID="{9D24FA5B-F182-4DD5-9FBD-15B3939299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A6E1D7-BB0D-4F30-8BA2-1884CE275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dac660-1d3c-4e72-9cfc-5e2f252336e8"/>
    <ds:schemaRef ds:uri="09b7d541-7209-4491-bd38-0b69fc8259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Beleidsstukken en notities Firda</Template>
  <TotalTime>0</TotalTime>
  <Pages>4</Pages>
  <Words>670</Words>
  <Characters>3690</Characters>
  <Application>Microsoft Office Word</Application>
  <DocSecurity>0</DocSecurity>
  <Lines>30</Lines>
  <Paragraphs>8</Paragraphs>
  <ScaleCrop>false</ScaleCrop>
  <Manager>RGN</Manager>
  <Company>Firda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>Template voor een brief</dc:subject>
  <dc:creator>Ronald Kollen</dc:creator>
  <cp:keywords/>
  <dc:description>v1.1</dc:description>
  <cp:lastModifiedBy>Herma Dijkgraaf</cp:lastModifiedBy>
  <cp:revision>2</cp:revision>
  <dcterms:created xsi:type="dcterms:W3CDTF">2026-03-26T09:32:00Z</dcterms:created>
  <dcterms:modified xsi:type="dcterms:W3CDTF">2026-03-26T09:32:00Z</dcterms:modified>
  <cp:category>Corporate identity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0x0101005F9FF22AE81DA942857AAD69705400EB</vt:lpwstr>
  </property>
  <property fmtid="{D5CDD505-2E9C-101B-9397-08002B2CF9AE}" pid="3" name="MediaServiceImageTags">
    <vt:lpwstr/>
  </property>
  <property fmtid="{D5CDD505-2E9C-101B-9397-08002B2CF9AE}" pid="4" name="MSIP_Label_4df6591b-3561-49b3-a0f7-b911da88ea58_Enabled">
    <vt:lpwstr>True</vt:lpwstr>
  </property>
  <property fmtid="{D5CDD505-2E9C-101B-9397-08002B2CF9AE}" pid="5" name="MSIP_Label_4df6591b-3561-49b3-a0f7-b911da88ea58_SiteId">
    <vt:lpwstr>c972a348-dcb3-4d4d-b449-2136a50d84d4</vt:lpwstr>
  </property>
  <property fmtid="{D5CDD505-2E9C-101B-9397-08002B2CF9AE}" pid="6" name="MSIP_Label_4df6591b-3561-49b3-a0f7-b911da88ea58_SetDate">
    <vt:lpwstr>2023-07-10T12:15:59Z</vt:lpwstr>
  </property>
  <property fmtid="{D5CDD505-2E9C-101B-9397-08002B2CF9AE}" pid="7" name="MSIP_Label_4df6591b-3561-49b3-a0f7-b911da88ea58_Name">
    <vt:lpwstr>Algemeen - Bedrijfsinformatie</vt:lpwstr>
  </property>
  <property fmtid="{D5CDD505-2E9C-101B-9397-08002B2CF9AE}" pid="8" name="MSIP_Label_4df6591b-3561-49b3-a0f7-b911da88ea58_ActionId">
    <vt:lpwstr>df846e4e-1d5c-424b-8342-7d0ce3e87fc6</vt:lpwstr>
  </property>
  <property fmtid="{D5CDD505-2E9C-101B-9397-08002B2CF9AE}" pid="9" name="MSIP_Label_4df6591b-3561-49b3-a0f7-b911da88ea58_Removed">
    <vt:lpwstr>False</vt:lpwstr>
  </property>
  <property fmtid="{D5CDD505-2E9C-101B-9397-08002B2CF9AE}" pid="10" name="MSIP_Label_4df6591b-3561-49b3-a0f7-b911da88ea58_Extended_MSFT_Method">
    <vt:lpwstr>Standard</vt:lpwstr>
  </property>
  <property fmtid="{D5CDD505-2E9C-101B-9397-08002B2CF9AE}" pid="11" name="Sensitivity">
    <vt:lpwstr>Algemeen - Bedrijfsinformatie</vt:lpwstr>
  </property>
  <property fmtid="{D5CDD505-2E9C-101B-9397-08002B2CF9AE}" pid="12" name="docLang">
    <vt:lpwstr>nl</vt:lpwstr>
  </property>
</Properties>
</file>